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F9C" w:rsidRPr="00512B50" w:rsidRDefault="00016F9C" w:rsidP="00AD230F">
      <w:pPr>
        <w:rPr>
          <w:b/>
          <w:spacing w:val="30"/>
          <w:lang w:val="uk-UA"/>
        </w:rPr>
      </w:pPr>
      <w:r w:rsidRPr="00512B50">
        <w:rPr>
          <w:b/>
          <w:spacing w:val="30"/>
          <w:lang w:val="uk-UA"/>
        </w:rPr>
        <w:t xml:space="preserve">МУНИЦИПАЛЬНОЕ  </w:t>
      </w:r>
      <w:r>
        <w:rPr>
          <w:b/>
          <w:spacing w:val="30"/>
          <w:lang w:val="uk-UA"/>
        </w:rPr>
        <w:t>БЮДЖЕТНОЕ</w:t>
      </w:r>
      <w:r w:rsidRPr="00512B50">
        <w:rPr>
          <w:b/>
          <w:spacing w:val="30"/>
          <w:lang w:val="uk-UA"/>
        </w:rPr>
        <w:t xml:space="preserve"> ОБЩЕОБРАЗОВАТЕЛЬНОЕ УЧРЕЖДЕНИЕ </w:t>
      </w:r>
      <w:r>
        <w:rPr>
          <w:b/>
          <w:spacing w:val="30"/>
          <w:lang w:val="uk-UA"/>
        </w:rPr>
        <w:t>«ИЩЕРСКАЯ СРЕДНЯЯ ОБЩЕОБРАЗОВАТЕЛЬНАЯ ШКОЛА</w:t>
      </w:r>
      <w:r w:rsidRPr="00512B50">
        <w:rPr>
          <w:b/>
          <w:spacing w:val="30"/>
          <w:lang w:val="uk-UA"/>
        </w:rPr>
        <w:t xml:space="preserve">» </w:t>
      </w:r>
    </w:p>
    <w:p w:rsidR="00016F9C" w:rsidRPr="00AD230F" w:rsidRDefault="00016F9C" w:rsidP="00EC47CF">
      <w:pPr>
        <w:rPr>
          <w:b/>
          <w:bCs/>
          <w:lang w:val="uk-UA"/>
        </w:rPr>
      </w:pPr>
    </w:p>
    <w:p w:rsidR="00016F9C" w:rsidRDefault="00016F9C" w:rsidP="00EC47CF">
      <w:pPr>
        <w:rPr>
          <w:b/>
          <w:bCs/>
        </w:rPr>
      </w:pPr>
    </w:p>
    <w:p w:rsidR="00016F9C" w:rsidRDefault="00016F9C" w:rsidP="00AD230F">
      <w:pPr>
        <w:ind w:hanging="600"/>
        <w:rPr>
          <w:sz w:val="24"/>
        </w:rPr>
      </w:pPr>
      <w:r>
        <w:rPr>
          <w:sz w:val="24"/>
        </w:rPr>
        <w:t>Рассмотрено на заседании                Согласовано с                                 Утверждаю:</w:t>
      </w:r>
    </w:p>
    <w:p w:rsidR="00016F9C" w:rsidRDefault="00016F9C" w:rsidP="00AD230F">
      <w:pPr>
        <w:ind w:hanging="600"/>
        <w:rPr>
          <w:sz w:val="24"/>
        </w:rPr>
      </w:pPr>
      <w:r>
        <w:rPr>
          <w:sz w:val="24"/>
        </w:rPr>
        <w:t>ШМС                                                  заместителем                                   Директор</w:t>
      </w:r>
    </w:p>
    <w:p w:rsidR="00016F9C" w:rsidRDefault="00016F9C" w:rsidP="00AD230F">
      <w:pPr>
        <w:ind w:hanging="600"/>
        <w:rPr>
          <w:sz w:val="24"/>
        </w:rPr>
      </w:pPr>
      <w:r>
        <w:rPr>
          <w:sz w:val="24"/>
        </w:rPr>
        <w:t>Протокол №1                                     директора по УВР                          МБОУ«ИщерскаяСОШ»</w:t>
      </w:r>
    </w:p>
    <w:p w:rsidR="00016F9C" w:rsidRDefault="00016F9C" w:rsidP="00AD230F">
      <w:pPr>
        <w:ind w:hanging="600"/>
        <w:rPr>
          <w:sz w:val="24"/>
        </w:rPr>
      </w:pPr>
      <w:r>
        <w:rPr>
          <w:sz w:val="24"/>
        </w:rPr>
        <w:t xml:space="preserve">Руководитель: _____________         Баташева К.Б. __________             СолтахановБ.М._________ «_____»__________2020г.    «_____»___________2020г.             «_____»___________2020г                       </w:t>
      </w:r>
    </w:p>
    <w:p w:rsidR="00016F9C" w:rsidRDefault="00016F9C" w:rsidP="00AD230F">
      <w:pPr>
        <w:rPr>
          <w:rFonts w:ascii="Cambria" w:hAnsi="Cambria"/>
          <w:b/>
          <w:bCs/>
          <w:sz w:val="28"/>
          <w:szCs w:val="28"/>
        </w:rPr>
      </w:pPr>
    </w:p>
    <w:p w:rsidR="00016F9C" w:rsidRDefault="00016F9C" w:rsidP="00EC47CF">
      <w:pPr>
        <w:rPr>
          <w:rFonts w:ascii="Cambria" w:hAnsi="Cambria"/>
          <w:b/>
          <w:bCs/>
          <w:sz w:val="28"/>
          <w:szCs w:val="28"/>
        </w:rPr>
      </w:pPr>
    </w:p>
    <w:p w:rsidR="00016F9C" w:rsidRDefault="00016F9C" w:rsidP="00EC47CF">
      <w:pPr>
        <w:jc w:val="center"/>
        <w:rPr>
          <w:rFonts w:ascii="Cambria" w:hAnsi="Cambria"/>
          <w:b/>
          <w:bCs/>
          <w:sz w:val="44"/>
          <w:szCs w:val="44"/>
        </w:rPr>
      </w:pPr>
    </w:p>
    <w:p w:rsidR="00016F9C" w:rsidRDefault="00016F9C" w:rsidP="00EC47CF">
      <w:pPr>
        <w:rPr>
          <w:rFonts w:ascii="Cambria" w:hAnsi="Cambria"/>
          <w:b/>
          <w:bCs/>
          <w:sz w:val="28"/>
          <w:szCs w:val="28"/>
        </w:rPr>
      </w:pPr>
    </w:p>
    <w:p w:rsidR="00016F9C" w:rsidRDefault="00016F9C" w:rsidP="00EC47CF">
      <w:pPr>
        <w:spacing w:line="360" w:lineRule="auto"/>
        <w:jc w:val="center"/>
        <w:rPr>
          <w:rFonts w:ascii="Cambria" w:hAnsi="Cambria"/>
          <w:b/>
          <w:caps/>
          <w:sz w:val="40"/>
          <w:szCs w:val="40"/>
        </w:rPr>
      </w:pPr>
      <w:r>
        <w:rPr>
          <w:rFonts w:ascii="Cambria" w:hAnsi="Cambria"/>
          <w:b/>
          <w:caps/>
          <w:sz w:val="40"/>
          <w:szCs w:val="40"/>
        </w:rPr>
        <w:t xml:space="preserve">фонд оценочных средств  </w:t>
      </w:r>
    </w:p>
    <w:p w:rsidR="00016F9C" w:rsidRDefault="00016F9C" w:rsidP="00EC47CF">
      <w:pPr>
        <w:spacing w:line="360" w:lineRule="auto"/>
        <w:jc w:val="center"/>
        <w:rPr>
          <w:rFonts w:ascii="Cambria" w:hAnsi="Cambria"/>
          <w:b/>
          <w:bCs/>
          <w:sz w:val="40"/>
          <w:szCs w:val="40"/>
        </w:rPr>
      </w:pPr>
      <w:r>
        <w:rPr>
          <w:rFonts w:ascii="Cambria" w:hAnsi="Cambria"/>
          <w:b/>
          <w:sz w:val="40"/>
          <w:szCs w:val="40"/>
        </w:rPr>
        <w:t xml:space="preserve">По </w:t>
      </w:r>
      <w:r>
        <w:rPr>
          <w:rFonts w:ascii="Cambria" w:hAnsi="Cambria"/>
          <w:b/>
          <w:bCs/>
          <w:sz w:val="40"/>
          <w:szCs w:val="40"/>
        </w:rPr>
        <w:t>географии 11 класс</w:t>
      </w:r>
    </w:p>
    <w:p w:rsidR="00016F9C" w:rsidRDefault="00016F9C" w:rsidP="00EC47CF">
      <w:pPr>
        <w:spacing w:line="360" w:lineRule="auto"/>
        <w:jc w:val="center"/>
        <w:rPr>
          <w:rFonts w:ascii="Cambria" w:hAnsi="Cambria"/>
          <w:b/>
          <w:bCs/>
          <w:sz w:val="36"/>
          <w:szCs w:val="36"/>
        </w:rPr>
      </w:pPr>
    </w:p>
    <w:p w:rsidR="00016F9C" w:rsidRDefault="00016F9C" w:rsidP="00EC47CF">
      <w:pPr>
        <w:rPr>
          <w:rFonts w:ascii="Cambria" w:hAnsi="Cambria"/>
          <w:b/>
          <w:bCs/>
          <w:sz w:val="28"/>
          <w:szCs w:val="28"/>
        </w:rPr>
      </w:pPr>
    </w:p>
    <w:p w:rsidR="00016F9C" w:rsidRDefault="00016F9C" w:rsidP="00EC47CF">
      <w:pPr>
        <w:rPr>
          <w:rFonts w:ascii="Cambria" w:hAnsi="Cambria"/>
          <w:b/>
          <w:bCs/>
          <w:sz w:val="28"/>
          <w:szCs w:val="28"/>
        </w:rPr>
      </w:pPr>
    </w:p>
    <w:p w:rsidR="00016F9C" w:rsidRDefault="00016F9C" w:rsidP="00EC47CF">
      <w:pPr>
        <w:jc w:val="center"/>
        <w:rPr>
          <w:rFonts w:ascii="Cambria" w:hAnsi="Cambria"/>
          <w:b/>
          <w:bCs/>
          <w:sz w:val="44"/>
          <w:szCs w:val="44"/>
        </w:rPr>
      </w:pPr>
    </w:p>
    <w:p w:rsidR="00016F9C" w:rsidRDefault="00016F9C" w:rsidP="00EC47CF">
      <w:pPr>
        <w:jc w:val="center"/>
        <w:rPr>
          <w:rFonts w:ascii="Cambria" w:hAnsi="Cambria"/>
          <w:b/>
          <w:bCs/>
          <w:sz w:val="44"/>
          <w:szCs w:val="44"/>
        </w:rPr>
      </w:pPr>
      <w:r>
        <w:rPr>
          <w:rFonts w:ascii="Cambria" w:hAnsi="Cambria"/>
          <w:b/>
          <w:bCs/>
          <w:sz w:val="44"/>
          <w:szCs w:val="44"/>
        </w:rPr>
        <w:t>основного общего образования</w:t>
      </w:r>
    </w:p>
    <w:p w:rsidR="00016F9C" w:rsidRDefault="00016F9C" w:rsidP="00EC47CF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016F9C" w:rsidRDefault="00016F9C" w:rsidP="00EC47CF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016F9C" w:rsidRDefault="00016F9C" w:rsidP="00EC47CF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016F9C" w:rsidRDefault="00016F9C" w:rsidP="00D660EA">
      <w:pPr>
        <w:ind w:left="6521"/>
        <w:jc w:val="both"/>
        <w:rPr>
          <w:sz w:val="28"/>
          <w:szCs w:val="24"/>
          <w:lang w:eastAsia="ru-RU"/>
        </w:rPr>
      </w:pPr>
      <w:r>
        <w:rPr>
          <w:sz w:val="28"/>
          <w:szCs w:val="24"/>
          <w:lang w:eastAsia="ru-RU"/>
        </w:rPr>
        <w:t>Составлено</w:t>
      </w:r>
    </w:p>
    <w:p w:rsidR="00016F9C" w:rsidRDefault="00016F9C" w:rsidP="00D660EA">
      <w:pPr>
        <w:ind w:left="6521"/>
        <w:rPr>
          <w:sz w:val="28"/>
          <w:szCs w:val="24"/>
          <w:lang w:eastAsia="ru-RU"/>
        </w:rPr>
      </w:pPr>
      <w:r>
        <w:rPr>
          <w:sz w:val="28"/>
          <w:szCs w:val="24"/>
          <w:lang w:eastAsia="ru-RU"/>
        </w:rPr>
        <w:t>учителем географии</w:t>
      </w:r>
    </w:p>
    <w:p w:rsidR="00016F9C" w:rsidRDefault="00016F9C" w:rsidP="00D660EA">
      <w:pPr>
        <w:jc w:val="center"/>
        <w:rPr>
          <w:sz w:val="28"/>
          <w:szCs w:val="24"/>
          <w:lang w:eastAsia="ru-RU"/>
        </w:rPr>
      </w:pPr>
      <w:r>
        <w:rPr>
          <w:sz w:val="28"/>
          <w:szCs w:val="24"/>
          <w:lang w:eastAsia="ru-RU"/>
        </w:rPr>
        <w:t xml:space="preserve">                                                                                 Хажиевой З.У.</w:t>
      </w:r>
    </w:p>
    <w:p w:rsidR="00016F9C" w:rsidRDefault="00016F9C" w:rsidP="00D660EA">
      <w:pPr>
        <w:jc w:val="center"/>
        <w:rPr>
          <w:b/>
          <w:sz w:val="28"/>
          <w:szCs w:val="24"/>
          <w:lang w:eastAsia="ru-RU"/>
        </w:rPr>
      </w:pPr>
    </w:p>
    <w:p w:rsidR="00016F9C" w:rsidRDefault="00016F9C" w:rsidP="00D660EA">
      <w:pPr>
        <w:jc w:val="center"/>
        <w:rPr>
          <w:b/>
          <w:sz w:val="28"/>
          <w:szCs w:val="24"/>
          <w:lang w:eastAsia="ru-RU"/>
        </w:rPr>
      </w:pPr>
    </w:p>
    <w:p w:rsidR="00016F9C" w:rsidRDefault="00016F9C" w:rsidP="00EC47CF">
      <w:pPr>
        <w:rPr>
          <w:rFonts w:ascii="Cambria" w:hAnsi="Cambria"/>
          <w:b/>
          <w:bCs/>
          <w:sz w:val="28"/>
          <w:szCs w:val="28"/>
        </w:rPr>
      </w:pPr>
    </w:p>
    <w:p w:rsidR="00016F9C" w:rsidRDefault="00016F9C" w:rsidP="00EC47CF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016F9C" w:rsidRDefault="00016F9C" w:rsidP="00EC47CF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016F9C" w:rsidRDefault="00016F9C" w:rsidP="00EC47CF">
      <w:pPr>
        <w:rPr>
          <w:rFonts w:ascii="Cambria" w:hAnsi="Cambria"/>
          <w:b/>
          <w:bCs/>
          <w:sz w:val="28"/>
          <w:szCs w:val="28"/>
        </w:rPr>
      </w:pPr>
    </w:p>
    <w:p w:rsidR="00016F9C" w:rsidRDefault="00016F9C" w:rsidP="00EC47CF">
      <w:pPr>
        <w:rPr>
          <w:rFonts w:ascii="Cambria" w:hAnsi="Cambria"/>
          <w:b/>
          <w:bCs/>
          <w:sz w:val="28"/>
          <w:szCs w:val="28"/>
        </w:rPr>
      </w:pPr>
    </w:p>
    <w:p w:rsidR="00016F9C" w:rsidRDefault="00016F9C" w:rsidP="00EC47CF">
      <w:pPr>
        <w:rPr>
          <w:rFonts w:ascii="Cambria" w:hAnsi="Cambria"/>
          <w:b/>
          <w:bCs/>
          <w:sz w:val="28"/>
          <w:szCs w:val="28"/>
        </w:rPr>
      </w:pPr>
    </w:p>
    <w:p w:rsidR="00016F9C" w:rsidRDefault="00016F9C" w:rsidP="00EC47CF">
      <w:pPr>
        <w:rPr>
          <w:rFonts w:ascii="Cambria" w:hAnsi="Cambria"/>
          <w:b/>
          <w:bCs/>
          <w:sz w:val="28"/>
          <w:szCs w:val="28"/>
        </w:rPr>
      </w:pPr>
    </w:p>
    <w:p w:rsidR="00016F9C" w:rsidRDefault="00016F9C" w:rsidP="00EC47CF">
      <w:pPr>
        <w:rPr>
          <w:rFonts w:ascii="Cambria" w:hAnsi="Cambria"/>
          <w:b/>
          <w:bCs/>
          <w:sz w:val="28"/>
          <w:szCs w:val="28"/>
        </w:rPr>
      </w:pPr>
    </w:p>
    <w:p w:rsidR="00016F9C" w:rsidRDefault="00016F9C" w:rsidP="00EC47CF">
      <w:pPr>
        <w:rPr>
          <w:rFonts w:ascii="Cambria" w:hAnsi="Cambria"/>
          <w:b/>
          <w:bCs/>
          <w:sz w:val="28"/>
          <w:szCs w:val="28"/>
        </w:rPr>
      </w:pPr>
    </w:p>
    <w:p w:rsidR="00016F9C" w:rsidRDefault="00016F9C" w:rsidP="00EC47CF">
      <w:pPr>
        <w:rPr>
          <w:rFonts w:ascii="Cambria" w:hAnsi="Cambria"/>
          <w:b/>
          <w:bCs/>
          <w:sz w:val="28"/>
          <w:szCs w:val="28"/>
        </w:rPr>
      </w:pPr>
    </w:p>
    <w:p w:rsidR="00016F9C" w:rsidRDefault="00016F9C" w:rsidP="00EC47CF">
      <w:pPr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2020-2021 УЧ. ГОД</w:t>
      </w:r>
    </w:p>
    <w:p w:rsidR="00016F9C" w:rsidRDefault="00016F9C" w:rsidP="00EC47CF">
      <w:pPr>
        <w:jc w:val="center"/>
        <w:rPr>
          <w:rFonts w:ascii="Cambria" w:hAnsi="Cambria"/>
          <w:b/>
          <w:bCs/>
        </w:rPr>
      </w:pPr>
    </w:p>
    <w:p w:rsidR="00016F9C" w:rsidRDefault="00016F9C" w:rsidP="00EC47CF">
      <w:pPr>
        <w:jc w:val="center"/>
        <w:rPr>
          <w:rFonts w:ascii="Cambria" w:hAnsi="Cambria"/>
          <w:b/>
          <w:bCs/>
        </w:rPr>
      </w:pPr>
    </w:p>
    <w:p w:rsidR="00016F9C" w:rsidRDefault="00016F9C" w:rsidP="00EC47CF">
      <w:pPr>
        <w:jc w:val="center"/>
        <w:rPr>
          <w:rFonts w:ascii="Cambria" w:hAnsi="Cambria"/>
          <w:b/>
          <w:bCs/>
        </w:rPr>
      </w:pPr>
    </w:p>
    <w:p w:rsidR="00016F9C" w:rsidRDefault="00016F9C" w:rsidP="00EC47CF">
      <w:pPr>
        <w:jc w:val="center"/>
        <w:rPr>
          <w:rFonts w:ascii="Cambria" w:hAnsi="Cambria"/>
          <w:b/>
          <w:bCs/>
        </w:rPr>
      </w:pPr>
    </w:p>
    <w:p w:rsidR="00016F9C" w:rsidRDefault="00016F9C" w:rsidP="00EC47CF">
      <w:pPr>
        <w:rPr>
          <w:rFonts w:ascii="Cambria" w:hAnsi="Cambria"/>
          <w:b/>
          <w:bCs/>
        </w:rPr>
      </w:pPr>
    </w:p>
    <w:p w:rsidR="00016F9C" w:rsidRDefault="00016F9C" w:rsidP="00EC47CF"/>
    <w:p w:rsidR="00016F9C" w:rsidRDefault="00016F9C" w:rsidP="004E7E9C">
      <w:pPr>
        <w:jc w:val="center"/>
        <w:rPr>
          <w:rFonts w:ascii="Cambria" w:hAnsi="Cambria"/>
          <w:b/>
          <w:caps/>
          <w:sz w:val="28"/>
          <w:szCs w:val="28"/>
        </w:rPr>
      </w:pPr>
    </w:p>
    <w:p w:rsidR="00016F9C" w:rsidRDefault="00016F9C" w:rsidP="004E7E9C">
      <w:pPr>
        <w:jc w:val="center"/>
        <w:rPr>
          <w:rFonts w:ascii="Cambria" w:hAnsi="Cambria"/>
          <w:b/>
          <w:caps/>
          <w:sz w:val="28"/>
          <w:szCs w:val="28"/>
        </w:rPr>
      </w:pPr>
    </w:p>
    <w:p w:rsidR="00016F9C" w:rsidRDefault="00016F9C" w:rsidP="004E7E9C">
      <w:pPr>
        <w:jc w:val="center"/>
        <w:rPr>
          <w:rFonts w:ascii="Cambria" w:hAnsi="Cambria"/>
          <w:b/>
          <w:caps/>
          <w:sz w:val="28"/>
          <w:szCs w:val="28"/>
        </w:rPr>
      </w:pPr>
    </w:p>
    <w:p w:rsidR="00016F9C" w:rsidRDefault="00016F9C" w:rsidP="004E7E9C">
      <w:pPr>
        <w:jc w:val="center"/>
        <w:rPr>
          <w:rFonts w:ascii="Cambria" w:hAnsi="Cambria"/>
          <w:b/>
          <w:caps/>
          <w:sz w:val="28"/>
          <w:szCs w:val="28"/>
        </w:rPr>
      </w:pPr>
    </w:p>
    <w:p w:rsidR="00016F9C" w:rsidRDefault="00016F9C" w:rsidP="004E7E9C">
      <w:pPr>
        <w:jc w:val="center"/>
        <w:rPr>
          <w:rFonts w:ascii="Cambria" w:hAnsi="Cambria"/>
          <w:b/>
          <w:caps/>
          <w:sz w:val="28"/>
          <w:szCs w:val="28"/>
        </w:rPr>
      </w:pPr>
      <w:r>
        <w:rPr>
          <w:rFonts w:ascii="Cambria" w:hAnsi="Cambria"/>
          <w:b/>
          <w:caps/>
          <w:sz w:val="28"/>
          <w:szCs w:val="28"/>
        </w:rPr>
        <w:t xml:space="preserve">Паспорт </w:t>
      </w:r>
    </w:p>
    <w:p w:rsidR="00016F9C" w:rsidRDefault="00016F9C" w:rsidP="004E7E9C">
      <w:pPr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фонда оценочных средств</w:t>
      </w:r>
    </w:p>
    <w:p w:rsidR="00016F9C" w:rsidRDefault="00016F9C" w:rsidP="004E7E9C">
      <w:pPr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 xml:space="preserve"> по дисциплине </w:t>
      </w:r>
      <w:r>
        <w:rPr>
          <w:rFonts w:ascii="Cambria" w:hAnsi="Cambria"/>
          <w:b/>
          <w:sz w:val="28"/>
          <w:szCs w:val="28"/>
          <w:u w:val="single"/>
        </w:rPr>
        <w:t>география 11 класс</w:t>
      </w:r>
    </w:p>
    <w:p w:rsidR="00016F9C" w:rsidRDefault="00016F9C" w:rsidP="004E7E9C">
      <w:pPr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</w:t>
      </w:r>
    </w:p>
    <w:p w:rsidR="00016F9C" w:rsidRDefault="00016F9C" w:rsidP="004E7E9C">
      <w:pPr>
        <w:rPr>
          <w:sz w:val="28"/>
          <w:szCs w:val="28"/>
          <w:vertAlign w:val="superscript"/>
        </w:rPr>
      </w:pPr>
    </w:p>
    <w:p w:rsidR="00016F9C" w:rsidRDefault="00016F9C" w:rsidP="004E7E9C">
      <w:pPr>
        <w:rPr>
          <w:sz w:val="28"/>
          <w:szCs w:val="28"/>
          <w:vertAlign w:val="superscript"/>
        </w:rPr>
      </w:pPr>
    </w:p>
    <w:tbl>
      <w:tblPr>
        <w:tblW w:w="10202" w:type="dxa"/>
        <w:tblInd w:w="-459" w:type="dxa"/>
        <w:tblLayout w:type="fixed"/>
        <w:tblLook w:val="00A0"/>
      </w:tblPr>
      <w:tblGrid>
        <w:gridCol w:w="709"/>
        <w:gridCol w:w="5245"/>
        <w:gridCol w:w="4248"/>
      </w:tblGrid>
      <w:tr w:rsidR="00016F9C" w:rsidRPr="00EC47CF" w:rsidTr="006647E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16F9C" w:rsidRPr="001D541A" w:rsidRDefault="00016F9C" w:rsidP="004E7E9C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D541A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16F9C" w:rsidRPr="001D541A" w:rsidRDefault="00016F9C" w:rsidP="004E7E9C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D541A">
              <w:rPr>
                <w:b/>
                <w:sz w:val="28"/>
                <w:szCs w:val="28"/>
              </w:rPr>
              <w:t>Контролируемые разделы (темы) дисциплины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F9C" w:rsidRPr="001D541A" w:rsidRDefault="00016F9C" w:rsidP="004E7E9C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D541A">
              <w:rPr>
                <w:b/>
                <w:sz w:val="28"/>
                <w:szCs w:val="28"/>
              </w:rPr>
              <w:t xml:space="preserve">Наименование </w:t>
            </w:r>
          </w:p>
          <w:p w:rsidR="00016F9C" w:rsidRPr="001D541A" w:rsidRDefault="00016F9C" w:rsidP="004E7E9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D541A">
              <w:rPr>
                <w:b/>
                <w:sz w:val="28"/>
                <w:szCs w:val="28"/>
              </w:rPr>
              <w:t xml:space="preserve">оценочного средства </w:t>
            </w:r>
          </w:p>
        </w:tc>
      </w:tr>
      <w:tr w:rsidR="00016F9C" w:rsidRPr="00EC47CF" w:rsidTr="006647E3">
        <w:trPr>
          <w:trHeight w:val="8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F9C" w:rsidRPr="00EC47CF" w:rsidRDefault="00016F9C" w:rsidP="004E7E9C">
            <w:pPr>
              <w:numPr>
                <w:ilvl w:val="0"/>
                <w:numId w:val="2"/>
              </w:numPr>
              <w:snapToGrid w:val="0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16F9C" w:rsidRPr="00D03AE4" w:rsidRDefault="00016F9C" w:rsidP="004E7E9C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D03AE4">
              <w:rPr>
                <w:sz w:val="28"/>
                <w:szCs w:val="28"/>
              </w:rPr>
              <w:t xml:space="preserve">Зарубежная Европа 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F9C" w:rsidRDefault="00016F9C" w:rsidP="00084097">
            <w:pPr>
              <w:snapToGri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Самостоятельная работа №1</w:t>
            </w:r>
          </w:p>
        </w:tc>
      </w:tr>
      <w:tr w:rsidR="00016F9C" w:rsidRPr="00D03AE4" w:rsidTr="003F0F3E">
        <w:trPr>
          <w:trHeight w:val="8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F9C" w:rsidRPr="00D03AE4" w:rsidRDefault="00016F9C" w:rsidP="00917AD6">
            <w:pPr>
              <w:numPr>
                <w:ilvl w:val="0"/>
                <w:numId w:val="2"/>
              </w:numPr>
              <w:snapToGrid w:val="0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16F9C" w:rsidRPr="00D03AE4" w:rsidRDefault="00016F9C" w:rsidP="00917AD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Зарубежная Азия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F9C" w:rsidRPr="00D03AE4" w:rsidRDefault="00016F9C" w:rsidP="00917AD6">
            <w:pPr>
              <w:snapToGri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D03AE4">
              <w:rPr>
                <w:bCs/>
                <w:sz w:val="28"/>
                <w:szCs w:val="28"/>
              </w:rPr>
              <w:t>Самостоятельная работа №2</w:t>
            </w:r>
          </w:p>
        </w:tc>
      </w:tr>
      <w:tr w:rsidR="00016F9C" w:rsidRPr="00D03AE4" w:rsidTr="006647E3">
        <w:trPr>
          <w:trHeight w:val="8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F9C" w:rsidRPr="00D03AE4" w:rsidRDefault="00016F9C" w:rsidP="00917AD6">
            <w:pPr>
              <w:numPr>
                <w:ilvl w:val="0"/>
                <w:numId w:val="2"/>
              </w:numPr>
              <w:snapToGrid w:val="0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16F9C" w:rsidRPr="00D03AE4" w:rsidRDefault="00016F9C" w:rsidP="00917AD6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D03AE4">
              <w:rPr>
                <w:sz w:val="28"/>
                <w:szCs w:val="28"/>
              </w:rPr>
              <w:t>Австралия и Океания. Африка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F9C" w:rsidRPr="00D03AE4" w:rsidRDefault="00016F9C" w:rsidP="00C44692">
            <w:pPr>
              <w:snapToGri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D03AE4">
              <w:rPr>
                <w:bCs/>
                <w:sz w:val="28"/>
                <w:szCs w:val="28"/>
              </w:rPr>
              <w:t>Самостоятельная работа №3</w:t>
            </w:r>
          </w:p>
        </w:tc>
      </w:tr>
      <w:tr w:rsidR="00016F9C" w:rsidRPr="00D03AE4" w:rsidTr="006647E3">
        <w:trPr>
          <w:trHeight w:val="8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F9C" w:rsidRPr="00D03AE4" w:rsidRDefault="00016F9C" w:rsidP="00917AD6">
            <w:pPr>
              <w:numPr>
                <w:ilvl w:val="0"/>
                <w:numId w:val="2"/>
              </w:numPr>
              <w:snapToGrid w:val="0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16F9C" w:rsidRPr="00D03AE4" w:rsidRDefault="00016F9C" w:rsidP="00917AD6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D03AE4">
              <w:rPr>
                <w:sz w:val="28"/>
                <w:szCs w:val="28"/>
              </w:rPr>
              <w:t xml:space="preserve">Северная Америка 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F9C" w:rsidRPr="00D03AE4" w:rsidRDefault="00016F9C" w:rsidP="00C44692">
            <w:pPr>
              <w:jc w:val="center"/>
              <w:rPr>
                <w:sz w:val="28"/>
                <w:szCs w:val="28"/>
              </w:rPr>
            </w:pPr>
            <w:r w:rsidRPr="00D03AE4">
              <w:rPr>
                <w:bCs/>
                <w:sz w:val="28"/>
                <w:szCs w:val="28"/>
              </w:rPr>
              <w:t>Самостоятельная работа №4</w:t>
            </w:r>
          </w:p>
        </w:tc>
      </w:tr>
      <w:tr w:rsidR="00016F9C" w:rsidRPr="00D03AE4" w:rsidTr="006647E3">
        <w:trPr>
          <w:trHeight w:val="8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F9C" w:rsidRPr="00D03AE4" w:rsidRDefault="00016F9C" w:rsidP="00917AD6">
            <w:pPr>
              <w:numPr>
                <w:ilvl w:val="0"/>
                <w:numId w:val="2"/>
              </w:numPr>
              <w:snapToGrid w:val="0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16F9C" w:rsidRPr="00D03AE4" w:rsidRDefault="00016F9C" w:rsidP="00917AD6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D03AE4">
              <w:rPr>
                <w:sz w:val="28"/>
                <w:szCs w:val="28"/>
              </w:rPr>
              <w:t>Латинская Америка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F9C" w:rsidRPr="00D03AE4" w:rsidRDefault="00016F9C" w:rsidP="00C44692">
            <w:pPr>
              <w:jc w:val="center"/>
              <w:rPr>
                <w:bCs/>
                <w:sz w:val="28"/>
                <w:szCs w:val="28"/>
              </w:rPr>
            </w:pPr>
            <w:r w:rsidRPr="00D03AE4">
              <w:rPr>
                <w:bCs/>
                <w:sz w:val="28"/>
                <w:szCs w:val="28"/>
              </w:rPr>
              <w:t>Самостоятельная работа №</w:t>
            </w:r>
            <w:r>
              <w:rPr>
                <w:bCs/>
                <w:sz w:val="28"/>
                <w:szCs w:val="28"/>
              </w:rPr>
              <w:t>5</w:t>
            </w:r>
          </w:p>
        </w:tc>
      </w:tr>
      <w:tr w:rsidR="00016F9C" w:rsidRPr="00D03AE4" w:rsidTr="006647E3">
        <w:trPr>
          <w:trHeight w:val="8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F9C" w:rsidRPr="00D03AE4" w:rsidRDefault="00016F9C" w:rsidP="0025665E">
            <w:pPr>
              <w:numPr>
                <w:ilvl w:val="0"/>
                <w:numId w:val="2"/>
              </w:numPr>
              <w:snapToGrid w:val="0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16F9C" w:rsidRPr="00D03AE4" w:rsidRDefault="00016F9C" w:rsidP="00D03AE4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D03AE4">
              <w:rPr>
                <w:sz w:val="28"/>
                <w:szCs w:val="28"/>
              </w:rPr>
              <w:t xml:space="preserve">Россия в современном мире, Глобальные аспекты современных </w:t>
            </w:r>
            <w:r>
              <w:rPr>
                <w:sz w:val="28"/>
                <w:szCs w:val="28"/>
              </w:rPr>
              <w:t>глобальных проблем человечества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F9C" w:rsidRPr="00D03AE4" w:rsidRDefault="00016F9C" w:rsidP="002566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</w:t>
            </w:r>
          </w:p>
        </w:tc>
      </w:tr>
    </w:tbl>
    <w:p w:rsidR="00016F9C" w:rsidRDefault="00016F9C" w:rsidP="001D541A">
      <w:pPr>
        <w:widowControl w:val="0"/>
        <w:tabs>
          <w:tab w:val="left" w:pos="604"/>
        </w:tabs>
      </w:pPr>
    </w:p>
    <w:p w:rsidR="00016F9C" w:rsidRDefault="00016F9C" w:rsidP="001D541A">
      <w:pPr>
        <w:widowControl w:val="0"/>
        <w:tabs>
          <w:tab w:val="left" w:pos="604"/>
        </w:tabs>
      </w:pPr>
    </w:p>
    <w:p w:rsidR="00016F9C" w:rsidRDefault="00016F9C" w:rsidP="001D541A">
      <w:pPr>
        <w:widowControl w:val="0"/>
        <w:tabs>
          <w:tab w:val="left" w:pos="604"/>
        </w:tabs>
      </w:pPr>
    </w:p>
    <w:p w:rsidR="00016F9C" w:rsidRDefault="00016F9C" w:rsidP="001D541A">
      <w:pPr>
        <w:widowControl w:val="0"/>
        <w:tabs>
          <w:tab w:val="left" w:pos="604"/>
        </w:tabs>
      </w:pPr>
    </w:p>
    <w:p w:rsidR="00016F9C" w:rsidRDefault="00016F9C" w:rsidP="001D541A">
      <w:pPr>
        <w:widowControl w:val="0"/>
        <w:tabs>
          <w:tab w:val="left" w:pos="604"/>
        </w:tabs>
      </w:pPr>
    </w:p>
    <w:p w:rsidR="00016F9C" w:rsidRDefault="00016F9C" w:rsidP="001D541A">
      <w:pPr>
        <w:widowControl w:val="0"/>
        <w:tabs>
          <w:tab w:val="left" w:pos="604"/>
        </w:tabs>
      </w:pPr>
    </w:p>
    <w:p w:rsidR="00016F9C" w:rsidRDefault="00016F9C" w:rsidP="001D541A">
      <w:pPr>
        <w:widowControl w:val="0"/>
        <w:tabs>
          <w:tab w:val="left" w:pos="604"/>
        </w:tabs>
      </w:pPr>
    </w:p>
    <w:p w:rsidR="00016F9C" w:rsidRDefault="00016F9C" w:rsidP="001D541A">
      <w:pPr>
        <w:widowControl w:val="0"/>
        <w:tabs>
          <w:tab w:val="left" w:pos="604"/>
        </w:tabs>
      </w:pPr>
    </w:p>
    <w:p w:rsidR="00016F9C" w:rsidRDefault="00016F9C" w:rsidP="001D541A">
      <w:pPr>
        <w:widowControl w:val="0"/>
        <w:tabs>
          <w:tab w:val="left" w:pos="604"/>
        </w:tabs>
      </w:pPr>
    </w:p>
    <w:p w:rsidR="00016F9C" w:rsidRDefault="00016F9C" w:rsidP="001D541A">
      <w:pPr>
        <w:widowControl w:val="0"/>
        <w:tabs>
          <w:tab w:val="left" w:pos="604"/>
        </w:tabs>
      </w:pPr>
    </w:p>
    <w:p w:rsidR="00016F9C" w:rsidRDefault="00016F9C" w:rsidP="001D541A">
      <w:pPr>
        <w:widowControl w:val="0"/>
        <w:tabs>
          <w:tab w:val="left" w:pos="604"/>
        </w:tabs>
      </w:pPr>
    </w:p>
    <w:p w:rsidR="00016F9C" w:rsidRDefault="00016F9C" w:rsidP="001D541A">
      <w:pPr>
        <w:widowControl w:val="0"/>
        <w:tabs>
          <w:tab w:val="left" w:pos="604"/>
        </w:tabs>
      </w:pPr>
    </w:p>
    <w:p w:rsidR="00016F9C" w:rsidRDefault="00016F9C" w:rsidP="001D541A">
      <w:pPr>
        <w:widowControl w:val="0"/>
        <w:tabs>
          <w:tab w:val="left" w:pos="604"/>
        </w:tabs>
      </w:pPr>
    </w:p>
    <w:p w:rsidR="00016F9C" w:rsidRDefault="00016F9C" w:rsidP="00C44692"/>
    <w:p w:rsidR="00016F9C" w:rsidRDefault="00016F9C" w:rsidP="00C44692"/>
    <w:p w:rsidR="00016F9C" w:rsidRDefault="00016F9C" w:rsidP="00C44692"/>
    <w:p w:rsidR="00016F9C" w:rsidRDefault="00016F9C" w:rsidP="00C44692"/>
    <w:p w:rsidR="00016F9C" w:rsidRDefault="00016F9C" w:rsidP="00C44692"/>
    <w:p w:rsidR="00016F9C" w:rsidRDefault="00016F9C" w:rsidP="00C44692"/>
    <w:p w:rsidR="00016F9C" w:rsidRDefault="00016F9C" w:rsidP="00C44692"/>
    <w:p w:rsidR="00016F9C" w:rsidRDefault="00016F9C" w:rsidP="004C6AD5">
      <w:pPr>
        <w:rPr>
          <w:b/>
          <w:color w:val="0070C0"/>
          <w:sz w:val="24"/>
          <w:szCs w:val="24"/>
        </w:rPr>
      </w:pPr>
    </w:p>
    <w:p w:rsidR="00016F9C" w:rsidRPr="004B5DD6" w:rsidRDefault="00016F9C" w:rsidP="004C6AD5">
      <w:pPr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 xml:space="preserve">                                                     </w:t>
      </w:r>
      <w:r w:rsidRPr="004B5DD6">
        <w:rPr>
          <w:b/>
          <w:color w:val="0070C0"/>
          <w:sz w:val="24"/>
          <w:szCs w:val="24"/>
        </w:rPr>
        <w:t>Самостоятельная работа № 1</w:t>
      </w:r>
    </w:p>
    <w:p w:rsidR="00016F9C" w:rsidRDefault="00016F9C" w:rsidP="00F33C67">
      <w:pPr>
        <w:jc w:val="center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 xml:space="preserve">Тема: </w:t>
      </w:r>
      <w:r w:rsidRPr="004B5DD6">
        <w:rPr>
          <w:b/>
          <w:color w:val="0070C0"/>
          <w:sz w:val="24"/>
          <w:szCs w:val="24"/>
        </w:rPr>
        <w:t>Зарубежная Европа</w:t>
      </w:r>
    </w:p>
    <w:p w:rsidR="00016F9C" w:rsidRPr="00D374F0" w:rsidRDefault="00016F9C" w:rsidP="006509D2">
      <w:pPr>
        <w:rPr>
          <w:b/>
          <w:sz w:val="24"/>
          <w:szCs w:val="24"/>
        </w:rPr>
      </w:pPr>
      <w:r w:rsidRPr="00D374F0">
        <w:rPr>
          <w:b/>
          <w:sz w:val="24"/>
          <w:szCs w:val="24"/>
          <w:lang w:val="en-US"/>
        </w:rPr>
        <w:t>I</w:t>
      </w:r>
      <w:r w:rsidRPr="00D374F0">
        <w:rPr>
          <w:b/>
          <w:sz w:val="24"/>
          <w:szCs w:val="24"/>
        </w:rPr>
        <w:t xml:space="preserve"> вариант</w:t>
      </w:r>
    </w:p>
    <w:p w:rsidR="00016F9C" w:rsidRPr="00D374F0" w:rsidRDefault="00016F9C" w:rsidP="00D03AE4">
      <w:pPr>
        <w:pStyle w:val="ListParagraph"/>
        <w:numPr>
          <w:ilvl w:val="0"/>
          <w:numId w:val="3"/>
        </w:numPr>
        <w:suppressAutoHyphens w:val="0"/>
        <w:spacing w:line="259" w:lineRule="auto"/>
        <w:jc w:val="both"/>
        <w:rPr>
          <w:sz w:val="24"/>
          <w:szCs w:val="24"/>
        </w:rPr>
      </w:pPr>
      <w:r w:rsidRPr="00D374F0">
        <w:rPr>
          <w:sz w:val="24"/>
          <w:szCs w:val="24"/>
        </w:rPr>
        <w:t>Что из перечисленного является формой государственного правления: а) федерация; б) монархия; в) унитарное государство; г) конфедерация.</w:t>
      </w:r>
    </w:p>
    <w:p w:rsidR="00016F9C" w:rsidRPr="00D374F0" w:rsidRDefault="00016F9C" w:rsidP="00D03AE4">
      <w:pPr>
        <w:pStyle w:val="ListParagraph"/>
        <w:numPr>
          <w:ilvl w:val="0"/>
          <w:numId w:val="3"/>
        </w:numPr>
        <w:suppressAutoHyphens w:val="0"/>
        <w:spacing w:line="259" w:lineRule="auto"/>
        <w:jc w:val="both"/>
        <w:rPr>
          <w:sz w:val="24"/>
          <w:szCs w:val="24"/>
        </w:rPr>
      </w:pPr>
      <w:r w:rsidRPr="00D374F0">
        <w:rPr>
          <w:sz w:val="24"/>
          <w:szCs w:val="24"/>
        </w:rPr>
        <w:t>Какая пара государств имеет федеративное устройство: а) Австрия и Германия; б) Германия и Испания; в) Швеция и Швейцария; г) Финляндия и Дания.</w:t>
      </w:r>
    </w:p>
    <w:p w:rsidR="00016F9C" w:rsidRPr="00D374F0" w:rsidRDefault="00016F9C" w:rsidP="00D03AE4">
      <w:pPr>
        <w:pStyle w:val="ListParagraph"/>
        <w:numPr>
          <w:ilvl w:val="0"/>
          <w:numId w:val="3"/>
        </w:numPr>
        <w:suppressAutoHyphens w:val="0"/>
        <w:spacing w:line="259" w:lineRule="auto"/>
        <w:jc w:val="both"/>
        <w:rPr>
          <w:sz w:val="24"/>
          <w:szCs w:val="24"/>
        </w:rPr>
      </w:pPr>
      <w:r w:rsidRPr="00D374F0">
        <w:rPr>
          <w:sz w:val="24"/>
          <w:szCs w:val="24"/>
        </w:rPr>
        <w:t>Какой субрегион Европы выделен на карте жёлтым цветом?</w:t>
      </w:r>
    </w:p>
    <w:p w:rsidR="00016F9C" w:rsidRPr="00D374F0" w:rsidRDefault="00016F9C" w:rsidP="00D03AE4">
      <w:pPr>
        <w:pStyle w:val="ListParagraph"/>
        <w:numPr>
          <w:ilvl w:val="0"/>
          <w:numId w:val="3"/>
        </w:numPr>
        <w:suppressAutoHyphens w:val="0"/>
        <w:spacing w:line="259" w:lineRule="auto"/>
        <w:jc w:val="both"/>
        <w:rPr>
          <w:sz w:val="24"/>
          <w:szCs w:val="24"/>
        </w:rPr>
      </w:pPr>
      <w:r w:rsidRPr="00D374F0">
        <w:rPr>
          <w:sz w:val="24"/>
          <w:szCs w:val="24"/>
        </w:rPr>
        <w:t>Какая пара европейских стран располагает значительными запасами нефти и газа? а) Нидерланды и Швейцария; б) Чехия и Польша; в) Германия и Франция; г) Норвегия и Великобритания.</w:t>
      </w:r>
    </w:p>
    <w:p w:rsidR="00016F9C" w:rsidRPr="00D374F0" w:rsidRDefault="00016F9C" w:rsidP="00D03AE4">
      <w:pPr>
        <w:pStyle w:val="ListParagraph"/>
        <w:numPr>
          <w:ilvl w:val="0"/>
          <w:numId w:val="3"/>
        </w:numPr>
        <w:suppressAutoHyphens w:val="0"/>
        <w:spacing w:line="259" w:lineRule="auto"/>
        <w:jc w:val="both"/>
        <w:rPr>
          <w:sz w:val="24"/>
          <w:szCs w:val="24"/>
        </w:rPr>
      </w:pPr>
      <w:r w:rsidRPr="00D374F0">
        <w:rPr>
          <w:sz w:val="24"/>
          <w:szCs w:val="24"/>
        </w:rPr>
        <w:t>К какому типу относятся страны Восточной Европы? а) развивающиеся страны; б) страны с переходной экономикой; в) экономически развитые страны; г) страны «удобного флага».</w:t>
      </w:r>
    </w:p>
    <w:p w:rsidR="00016F9C" w:rsidRPr="00D374F0" w:rsidRDefault="00016F9C" w:rsidP="00D03AE4">
      <w:pPr>
        <w:pStyle w:val="ListParagraph"/>
        <w:numPr>
          <w:ilvl w:val="0"/>
          <w:numId w:val="3"/>
        </w:numPr>
        <w:suppressAutoHyphens w:val="0"/>
        <w:spacing w:line="259" w:lineRule="auto"/>
        <w:jc w:val="both"/>
        <w:rPr>
          <w:sz w:val="24"/>
          <w:szCs w:val="24"/>
        </w:rPr>
      </w:pPr>
      <w:r w:rsidRPr="00D374F0">
        <w:rPr>
          <w:sz w:val="24"/>
          <w:szCs w:val="24"/>
        </w:rPr>
        <w:t>Какое из перечисленный государств является конституционной монархией? а) Франция; б) Великобритания; в) ФРГ.</w:t>
      </w:r>
    </w:p>
    <w:p w:rsidR="00016F9C" w:rsidRPr="00D374F0" w:rsidRDefault="00016F9C" w:rsidP="00D03AE4">
      <w:pPr>
        <w:pStyle w:val="ListParagraph"/>
        <w:numPr>
          <w:ilvl w:val="0"/>
          <w:numId w:val="3"/>
        </w:numPr>
        <w:suppressAutoHyphens w:val="0"/>
        <w:spacing w:line="259" w:lineRule="auto"/>
        <w:jc w:val="both"/>
        <w:rPr>
          <w:sz w:val="24"/>
          <w:szCs w:val="24"/>
        </w:rPr>
      </w:pPr>
      <w:r w:rsidRPr="00D374F0">
        <w:rPr>
          <w:sz w:val="24"/>
          <w:szCs w:val="24"/>
        </w:rPr>
        <w:t>Установите соответствие между столицами и странами, в которых они находятся:</w:t>
      </w:r>
    </w:p>
    <w:p w:rsidR="00016F9C" w:rsidRPr="00D374F0" w:rsidRDefault="00016F9C" w:rsidP="00D03AE4">
      <w:pPr>
        <w:pStyle w:val="ListParagraph"/>
        <w:ind w:left="1080"/>
        <w:jc w:val="both"/>
        <w:rPr>
          <w:sz w:val="24"/>
          <w:szCs w:val="24"/>
        </w:rPr>
      </w:pPr>
      <w:r w:rsidRPr="00D374F0">
        <w:rPr>
          <w:sz w:val="24"/>
          <w:szCs w:val="24"/>
        </w:rPr>
        <w:t>А Франция                           1 Осло</w:t>
      </w:r>
    </w:p>
    <w:p w:rsidR="00016F9C" w:rsidRPr="00D374F0" w:rsidRDefault="00016F9C" w:rsidP="00D03AE4">
      <w:pPr>
        <w:pStyle w:val="ListParagraph"/>
        <w:ind w:left="1080"/>
        <w:jc w:val="both"/>
        <w:rPr>
          <w:sz w:val="24"/>
          <w:szCs w:val="24"/>
        </w:rPr>
      </w:pPr>
      <w:r w:rsidRPr="00D374F0">
        <w:rPr>
          <w:sz w:val="24"/>
          <w:szCs w:val="24"/>
        </w:rPr>
        <w:t>Б Германия                          2 Париж</w:t>
      </w:r>
    </w:p>
    <w:p w:rsidR="00016F9C" w:rsidRPr="00D374F0" w:rsidRDefault="00016F9C" w:rsidP="00D03AE4">
      <w:pPr>
        <w:pStyle w:val="ListParagraph"/>
        <w:ind w:left="1080"/>
        <w:jc w:val="both"/>
        <w:rPr>
          <w:sz w:val="24"/>
          <w:szCs w:val="24"/>
        </w:rPr>
      </w:pPr>
      <w:r w:rsidRPr="00D374F0">
        <w:rPr>
          <w:sz w:val="24"/>
          <w:szCs w:val="24"/>
        </w:rPr>
        <w:t>В Италия                              3 Берлин</w:t>
      </w:r>
    </w:p>
    <w:p w:rsidR="00016F9C" w:rsidRPr="00D374F0" w:rsidRDefault="00016F9C" w:rsidP="00D03AE4">
      <w:pPr>
        <w:pStyle w:val="ListParagraph"/>
        <w:ind w:left="1080"/>
        <w:jc w:val="both"/>
        <w:rPr>
          <w:sz w:val="24"/>
          <w:szCs w:val="24"/>
        </w:rPr>
      </w:pPr>
      <w:r w:rsidRPr="00D374F0">
        <w:rPr>
          <w:sz w:val="24"/>
          <w:szCs w:val="24"/>
        </w:rPr>
        <w:t>Г Испания                            4 Рим</w:t>
      </w:r>
    </w:p>
    <w:p w:rsidR="00016F9C" w:rsidRPr="00D374F0" w:rsidRDefault="00016F9C" w:rsidP="00D03AE4">
      <w:pPr>
        <w:pStyle w:val="ListParagraph"/>
        <w:ind w:left="1080"/>
        <w:jc w:val="both"/>
        <w:rPr>
          <w:sz w:val="24"/>
          <w:szCs w:val="24"/>
        </w:rPr>
      </w:pPr>
      <w:r w:rsidRPr="00D374F0">
        <w:rPr>
          <w:sz w:val="24"/>
          <w:szCs w:val="24"/>
        </w:rPr>
        <w:t xml:space="preserve">                                              5 Мадрид</w:t>
      </w:r>
    </w:p>
    <w:p w:rsidR="00016F9C" w:rsidRDefault="00016F9C" w:rsidP="00D03AE4">
      <w:pPr>
        <w:pStyle w:val="ListParagraph"/>
        <w:numPr>
          <w:ilvl w:val="0"/>
          <w:numId w:val="3"/>
        </w:numPr>
        <w:suppressAutoHyphens w:val="0"/>
        <w:spacing w:line="259" w:lineRule="auto"/>
        <w:jc w:val="both"/>
        <w:rPr>
          <w:sz w:val="24"/>
          <w:szCs w:val="24"/>
        </w:rPr>
      </w:pPr>
      <w:r w:rsidRPr="00D374F0">
        <w:rPr>
          <w:sz w:val="24"/>
          <w:szCs w:val="24"/>
        </w:rPr>
        <w:t>Охарактеризуйте природно-ресурсный потенциал Германии.</w:t>
      </w:r>
    </w:p>
    <w:p w:rsidR="00016F9C" w:rsidRDefault="00016F9C" w:rsidP="006509D2">
      <w:pPr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 xml:space="preserve">                                                  </w:t>
      </w:r>
    </w:p>
    <w:p w:rsidR="00016F9C" w:rsidRPr="004B5DD6" w:rsidRDefault="00016F9C" w:rsidP="006509D2">
      <w:pPr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 xml:space="preserve">                                                   </w:t>
      </w:r>
      <w:r w:rsidRPr="004B5DD6">
        <w:rPr>
          <w:b/>
          <w:color w:val="0070C0"/>
          <w:sz w:val="24"/>
          <w:szCs w:val="24"/>
        </w:rPr>
        <w:t>Самостоятельная работа № 1</w:t>
      </w:r>
    </w:p>
    <w:p w:rsidR="00016F9C" w:rsidRDefault="00016F9C" w:rsidP="006509D2">
      <w:pPr>
        <w:jc w:val="center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 xml:space="preserve">Тема: </w:t>
      </w:r>
      <w:r w:rsidRPr="004B5DD6">
        <w:rPr>
          <w:b/>
          <w:color w:val="0070C0"/>
          <w:sz w:val="24"/>
          <w:szCs w:val="24"/>
        </w:rPr>
        <w:t>Зарубежная Европа</w:t>
      </w:r>
    </w:p>
    <w:p w:rsidR="00016F9C" w:rsidRPr="00D374F0" w:rsidRDefault="00016F9C" w:rsidP="006509D2">
      <w:pPr>
        <w:rPr>
          <w:b/>
          <w:sz w:val="24"/>
          <w:szCs w:val="24"/>
        </w:rPr>
      </w:pPr>
      <w:r w:rsidRPr="00D374F0">
        <w:rPr>
          <w:b/>
          <w:sz w:val="24"/>
          <w:szCs w:val="24"/>
          <w:lang w:val="en-US"/>
        </w:rPr>
        <w:t>II</w:t>
      </w:r>
      <w:r w:rsidRPr="006509D2">
        <w:rPr>
          <w:b/>
          <w:sz w:val="24"/>
          <w:szCs w:val="24"/>
        </w:rPr>
        <w:t xml:space="preserve"> </w:t>
      </w:r>
      <w:r w:rsidRPr="00D374F0">
        <w:rPr>
          <w:b/>
          <w:sz w:val="24"/>
          <w:szCs w:val="24"/>
        </w:rPr>
        <w:t>вариант</w:t>
      </w:r>
    </w:p>
    <w:p w:rsidR="00016F9C" w:rsidRPr="00D374F0" w:rsidRDefault="00016F9C" w:rsidP="00D03AE4">
      <w:pPr>
        <w:pStyle w:val="ListParagraph"/>
        <w:numPr>
          <w:ilvl w:val="0"/>
          <w:numId w:val="4"/>
        </w:numPr>
        <w:suppressAutoHyphens w:val="0"/>
        <w:spacing w:line="259" w:lineRule="auto"/>
        <w:jc w:val="both"/>
        <w:rPr>
          <w:sz w:val="24"/>
          <w:szCs w:val="24"/>
        </w:rPr>
      </w:pPr>
      <w:r w:rsidRPr="00D374F0">
        <w:rPr>
          <w:sz w:val="24"/>
          <w:szCs w:val="24"/>
        </w:rPr>
        <w:t>Что из перечисленного является формой административно-территориального устройства? а) федерация; б) республика; в) колония; г) монархия.</w:t>
      </w:r>
    </w:p>
    <w:p w:rsidR="00016F9C" w:rsidRPr="00D374F0" w:rsidRDefault="00016F9C" w:rsidP="00D03AE4">
      <w:pPr>
        <w:pStyle w:val="ListParagraph"/>
        <w:numPr>
          <w:ilvl w:val="0"/>
          <w:numId w:val="4"/>
        </w:numPr>
        <w:suppressAutoHyphens w:val="0"/>
        <w:spacing w:line="259" w:lineRule="auto"/>
        <w:jc w:val="both"/>
        <w:rPr>
          <w:sz w:val="24"/>
          <w:szCs w:val="24"/>
        </w:rPr>
      </w:pPr>
      <w:r w:rsidRPr="00D374F0">
        <w:rPr>
          <w:sz w:val="24"/>
          <w:szCs w:val="24"/>
        </w:rPr>
        <w:t>Какая пара государств имеет монархическую форму правления? а) Испания и Португалия; б) Швеция и Норвегия; в) Великобритания и Швейцария; г) Италия и Франция.</w:t>
      </w:r>
    </w:p>
    <w:p w:rsidR="00016F9C" w:rsidRPr="00D374F0" w:rsidRDefault="00016F9C" w:rsidP="00D03AE4">
      <w:pPr>
        <w:pStyle w:val="ListParagraph"/>
        <w:numPr>
          <w:ilvl w:val="0"/>
          <w:numId w:val="4"/>
        </w:numPr>
        <w:suppressAutoHyphens w:val="0"/>
        <w:spacing w:line="259" w:lineRule="auto"/>
        <w:jc w:val="both"/>
        <w:rPr>
          <w:sz w:val="24"/>
          <w:szCs w:val="24"/>
        </w:rPr>
      </w:pPr>
      <w:r w:rsidRPr="00D374F0">
        <w:rPr>
          <w:sz w:val="24"/>
          <w:szCs w:val="24"/>
        </w:rPr>
        <w:t>Какой субрегион Европы выделен на карте синим цветом?</w:t>
      </w:r>
    </w:p>
    <w:p w:rsidR="00016F9C" w:rsidRPr="00D374F0" w:rsidRDefault="00016F9C" w:rsidP="00D03AE4">
      <w:pPr>
        <w:pStyle w:val="ListParagraph"/>
        <w:numPr>
          <w:ilvl w:val="0"/>
          <w:numId w:val="4"/>
        </w:numPr>
        <w:suppressAutoHyphens w:val="0"/>
        <w:spacing w:line="259" w:lineRule="auto"/>
        <w:jc w:val="both"/>
        <w:rPr>
          <w:sz w:val="24"/>
          <w:szCs w:val="24"/>
        </w:rPr>
      </w:pPr>
      <w:r w:rsidRPr="00D374F0">
        <w:rPr>
          <w:sz w:val="24"/>
          <w:szCs w:val="24"/>
        </w:rPr>
        <w:t>Какая пара европейских стран имеет значительные запасы каменного угля? а) Нидерланды и Дания; б) Германия и Польша; в) Норвегия и Швеция.</w:t>
      </w:r>
    </w:p>
    <w:p w:rsidR="00016F9C" w:rsidRPr="00D374F0" w:rsidRDefault="00016F9C" w:rsidP="00D03AE4">
      <w:pPr>
        <w:pStyle w:val="ListParagraph"/>
        <w:numPr>
          <w:ilvl w:val="0"/>
          <w:numId w:val="4"/>
        </w:numPr>
        <w:suppressAutoHyphens w:val="0"/>
        <w:spacing w:line="259" w:lineRule="auto"/>
        <w:jc w:val="both"/>
        <w:rPr>
          <w:sz w:val="24"/>
          <w:szCs w:val="24"/>
        </w:rPr>
      </w:pPr>
      <w:r w:rsidRPr="00D374F0">
        <w:rPr>
          <w:sz w:val="24"/>
          <w:szCs w:val="24"/>
        </w:rPr>
        <w:t>К какому типу относятся Франция, Германия, Италия и Великобритания?  а) развивающиеся страны; б) страны с переходной экономикой; в) страны «большой семёрки»; г) страны «удобного флага».</w:t>
      </w:r>
    </w:p>
    <w:p w:rsidR="00016F9C" w:rsidRPr="00D374F0" w:rsidRDefault="00016F9C" w:rsidP="00D03AE4">
      <w:pPr>
        <w:pStyle w:val="ListParagraph"/>
        <w:numPr>
          <w:ilvl w:val="0"/>
          <w:numId w:val="4"/>
        </w:numPr>
        <w:suppressAutoHyphens w:val="0"/>
        <w:spacing w:line="259" w:lineRule="auto"/>
        <w:jc w:val="both"/>
        <w:rPr>
          <w:sz w:val="24"/>
          <w:szCs w:val="24"/>
        </w:rPr>
      </w:pPr>
      <w:r w:rsidRPr="00D374F0">
        <w:rPr>
          <w:sz w:val="24"/>
          <w:szCs w:val="24"/>
        </w:rPr>
        <w:t>Какое из перечисленный государств является республикой? а) Бельгия; б) Великобритания; в) ФРГ.</w:t>
      </w:r>
    </w:p>
    <w:p w:rsidR="00016F9C" w:rsidRPr="00D374F0" w:rsidRDefault="00016F9C" w:rsidP="00D03AE4">
      <w:pPr>
        <w:pStyle w:val="ListParagraph"/>
        <w:numPr>
          <w:ilvl w:val="0"/>
          <w:numId w:val="4"/>
        </w:numPr>
        <w:suppressAutoHyphens w:val="0"/>
        <w:spacing w:line="259" w:lineRule="auto"/>
        <w:jc w:val="both"/>
        <w:rPr>
          <w:sz w:val="24"/>
          <w:szCs w:val="24"/>
        </w:rPr>
      </w:pPr>
      <w:r w:rsidRPr="00D374F0">
        <w:rPr>
          <w:sz w:val="24"/>
          <w:szCs w:val="24"/>
        </w:rPr>
        <w:t>Установите соответствие между столицами и странами, в которых они находятся:</w:t>
      </w:r>
    </w:p>
    <w:p w:rsidR="00016F9C" w:rsidRPr="00D374F0" w:rsidRDefault="00016F9C" w:rsidP="00D03AE4">
      <w:pPr>
        <w:pStyle w:val="ListParagraph"/>
        <w:ind w:left="1080"/>
        <w:jc w:val="both"/>
        <w:rPr>
          <w:sz w:val="24"/>
          <w:szCs w:val="24"/>
        </w:rPr>
      </w:pPr>
      <w:r w:rsidRPr="00D374F0">
        <w:rPr>
          <w:sz w:val="24"/>
          <w:szCs w:val="24"/>
        </w:rPr>
        <w:t>А Великобритания                 1 Мадрид</w:t>
      </w:r>
    </w:p>
    <w:p w:rsidR="00016F9C" w:rsidRPr="00D374F0" w:rsidRDefault="00016F9C" w:rsidP="00D03AE4">
      <w:pPr>
        <w:pStyle w:val="ListParagraph"/>
        <w:ind w:left="1080"/>
        <w:jc w:val="both"/>
        <w:rPr>
          <w:sz w:val="24"/>
          <w:szCs w:val="24"/>
        </w:rPr>
      </w:pPr>
      <w:r w:rsidRPr="00D374F0">
        <w:rPr>
          <w:sz w:val="24"/>
          <w:szCs w:val="24"/>
        </w:rPr>
        <w:t>Б Германия                              2 Лондон</w:t>
      </w:r>
    </w:p>
    <w:p w:rsidR="00016F9C" w:rsidRPr="00D374F0" w:rsidRDefault="00016F9C" w:rsidP="00D03AE4">
      <w:pPr>
        <w:pStyle w:val="ListParagraph"/>
        <w:ind w:left="1080"/>
        <w:jc w:val="both"/>
        <w:rPr>
          <w:sz w:val="24"/>
          <w:szCs w:val="24"/>
        </w:rPr>
      </w:pPr>
      <w:r w:rsidRPr="00D374F0">
        <w:rPr>
          <w:sz w:val="24"/>
          <w:szCs w:val="24"/>
        </w:rPr>
        <w:t>В Дания                                    3 Берлин</w:t>
      </w:r>
    </w:p>
    <w:p w:rsidR="00016F9C" w:rsidRPr="00D374F0" w:rsidRDefault="00016F9C" w:rsidP="00D03AE4">
      <w:pPr>
        <w:pStyle w:val="ListParagraph"/>
        <w:ind w:left="1080"/>
        <w:jc w:val="both"/>
        <w:rPr>
          <w:sz w:val="24"/>
          <w:szCs w:val="24"/>
        </w:rPr>
      </w:pPr>
      <w:r w:rsidRPr="00D374F0">
        <w:rPr>
          <w:sz w:val="24"/>
          <w:szCs w:val="24"/>
        </w:rPr>
        <w:t>Г Италия                                  4 Копенгаген</w:t>
      </w:r>
    </w:p>
    <w:p w:rsidR="00016F9C" w:rsidRPr="00D374F0" w:rsidRDefault="00016F9C" w:rsidP="00D03AE4">
      <w:pPr>
        <w:pStyle w:val="ListParagraph"/>
        <w:ind w:left="1080"/>
        <w:jc w:val="both"/>
        <w:rPr>
          <w:sz w:val="24"/>
          <w:szCs w:val="24"/>
        </w:rPr>
      </w:pPr>
      <w:r w:rsidRPr="00D374F0">
        <w:rPr>
          <w:sz w:val="24"/>
          <w:szCs w:val="24"/>
        </w:rPr>
        <w:t xml:space="preserve">                                                  5 Рим</w:t>
      </w:r>
    </w:p>
    <w:p w:rsidR="00016F9C" w:rsidRPr="00D374F0" w:rsidRDefault="00016F9C" w:rsidP="00D03AE4">
      <w:pPr>
        <w:pStyle w:val="ListParagraph"/>
        <w:numPr>
          <w:ilvl w:val="0"/>
          <w:numId w:val="4"/>
        </w:numPr>
        <w:suppressAutoHyphens w:val="0"/>
        <w:spacing w:line="259" w:lineRule="auto"/>
        <w:jc w:val="both"/>
        <w:rPr>
          <w:sz w:val="24"/>
          <w:szCs w:val="24"/>
        </w:rPr>
      </w:pPr>
      <w:r w:rsidRPr="00D374F0">
        <w:rPr>
          <w:sz w:val="24"/>
          <w:szCs w:val="24"/>
        </w:rPr>
        <w:t>Охарактеризуйте отрасли международ</w:t>
      </w:r>
      <w:r>
        <w:rPr>
          <w:sz w:val="24"/>
          <w:szCs w:val="24"/>
        </w:rPr>
        <w:t>ной специализации Германии</w:t>
      </w:r>
      <w:r w:rsidRPr="00D374F0">
        <w:rPr>
          <w:sz w:val="24"/>
          <w:szCs w:val="24"/>
        </w:rPr>
        <w:t>.</w:t>
      </w:r>
    </w:p>
    <w:p w:rsidR="00016F9C" w:rsidRDefault="00016F9C" w:rsidP="00015A08">
      <w:pPr>
        <w:rPr>
          <w:sz w:val="28"/>
          <w:szCs w:val="28"/>
        </w:rPr>
      </w:pPr>
    </w:p>
    <w:p w:rsidR="00016F9C" w:rsidRPr="00F33C67" w:rsidRDefault="00016F9C" w:rsidP="00015A08">
      <w:pPr>
        <w:rPr>
          <w:b/>
          <w:color w:val="0070C0"/>
          <w:sz w:val="24"/>
          <w:szCs w:val="24"/>
          <w:lang w:eastAsia="ru-RU"/>
        </w:rPr>
      </w:pPr>
      <w:r>
        <w:rPr>
          <w:sz w:val="28"/>
          <w:szCs w:val="28"/>
        </w:rPr>
        <w:t xml:space="preserve">                                           </w:t>
      </w:r>
      <w:r w:rsidRPr="00F33C67">
        <w:rPr>
          <w:b/>
          <w:color w:val="0070C0"/>
          <w:sz w:val="24"/>
          <w:szCs w:val="24"/>
        </w:rPr>
        <w:t>Самостоятельная работа№2</w:t>
      </w:r>
    </w:p>
    <w:p w:rsidR="00016F9C" w:rsidRPr="00F33C67" w:rsidRDefault="00016F9C" w:rsidP="00F33C67">
      <w:pPr>
        <w:jc w:val="center"/>
        <w:rPr>
          <w:b/>
          <w:color w:val="0070C0"/>
          <w:sz w:val="24"/>
          <w:szCs w:val="24"/>
        </w:rPr>
      </w:pPr>
      <w:r w:rsidRPr="00F33C67">
        <w:rPr>
          <w:b/>
          <w:color w:val="0070C0"/>
          <w:sz w:val="24"/>
          <w:szCs w:val="24"/>
        </w:rPr>
        <w:t>Тема: Зарубежная Азия</w:t>
      </w:r>
      <w:r>
        <w:rPr>
          <w:b/>
          <w:color w:val="0070C0"/>
          <w:sz w:val="24"/>
          <w:szCs w:val="24"/>
        </w:rPr>
        <w:t>.</w:t>
      </w:r>
    </w:p>
    <w:p w:rsidR="00016F9C" w:rsidRPr="00F33C67" w:rsidRDefault="00016F9C" w:rsidP="00F33C67">
      <w:pPr>
        <w:jc w:val="center"/>
        <w:rPr>
          <w:b/>
          <w:sz w:val="24"/>
          <w:szCs w:val="24"/>
        </w:rPr>
      </w:pPr>
    </w:p>
    <w:p w:rsidR="00016F9C" w:rsidRPr="00F33C67" w:rsidRDefault="00016F9C" w:rsidP="00F33C67">
      <w:pPr>
        <w:jc w:val="center"/>
        <w:rPr>
          <w:b/>
          <w:sz w:val="24"/>
          <w:szCs w:val="24"/>
        </w:rPr>
      </w:pPr>
      <w:r w:rsidRPr="00F33C67">
        <w:rPr>
          <w:b/>
          <w:sz w:val="24"/>
          <w:szCs w:val="24"/>
          <w:lang w:val="en-US"/>
        </w:rPr>
        <w:t>I</w:t>
      </w:r>
      <w:r w:rsidRPr="00F33C67">
        <w:rPr>
          <w:b/>
          <w:sz w:val="24"/>
          <w:szCs w:val="24"/>
        </w:rPr>
        <w:t xml:space="preserve"> вариант</w:t>
      </w:r>
    </w:p>
    <w:p w:rsidR="00016F9C" w:rsidRPr="00F33C67" w:rsidRDefault="00016F9C" w:rsidP="00F33C67">
      <w:pPr>
        <w:rPr>
          <w:sz w:val="24"/>
          <w:szCs w:val="24"/>
        </w:rPr>
      </w:pPr>
    </w:p>
    <w:p w:rsidR="00016F9C" w:rsidRPr="00F33C67" w:rsidRDefault="00016F9C" w:rsidP="00F33C67">
      <w:pPr>
        <w:numPr>
          <w:ilvl w:val="0"/>
          <w:numId w:val="5"/>
        </w:numPr>
        <w:suppressAutoHyphens w:val="0"/>
        <w:jc w:val="both"/>
        <w:rPr>
          <w:sz w:val="24"/>
          <w:szCs w:val="24"/>
        </w:rPr>
      </w:pPr>
      <w:r w:rsidRPr="00F33C67">
        <w:rPr>
          <w:sz w:val="24"/>
          <w:szCs w:val="24"/>
        </w:rPr>
        <w:t>Является конституционной монархией?</w:t>
      </w:r>
    </w:p>
    <w:p w:rsidR="00016F9C" w:rsidRPr="00F33C67" w:rsidRDefault="00016F9C" w:rsidP="00F33C67">
      <w:pPr>
        <w:numPr>
          <w:ilvl w:val="0"/>
          <w:numId w:val="5"/>
        </w:numPr>
        <w:suppressAutoHyphens w:val="0"/>
        <w:jc w:val="both"/>
        <w:rPr>
          <w:sz w:val="24"/>
          <w:szCs w:val="24"/>
        </w:rPr>
      </w:pPr>
      <w:r w:rsidRPr="00F33C67">
        <w:rPr>
          <w:sz w:val="24"/>
          <w:szCs w:val="24"/>
        </w:rPr>
        <w:t>В прошлом была колонией Великобритании?</w:t>
      </w:r>
    </w:p>
    <w:p w:rsidR="00016F9C" w:rsidRPr="00F33C67" w:rsidRDefault="00016F9C" w:rsidP="00F33C67">
      <w:pPr>
        <w:numPr>
          <w:ilvl w:val="0"/>
          <w:numId w:val="5"/>
        </w:numPr>
        <w:suppressAutoHyphens w:val="0"/>
        <w:jc w:val="both"/>
        <w:rPr>
          <w:sz w:val="24"/>
          <w:szCs w:val="24"/>
        </w:rPr>
      </w:pPr>
      <w:r w:rsidRPr="00F33C67">
        <w:rPr>
          <w:sz w:val="24"/>
          <w:szCs w:val="24"/>
        </w:rPr>
        <w:t>Развивает чёрную металлургию исключительно на импортном сырье?</w:t>
      </w:r>
    </w:p>
    <w:p w:rsidR="00016F9C" w:rsidRPr="00F33C67" w:rsidRDefault="00016F9C" w:rsidP="00F33C67">
      <w:pPr>
        <w:numPr>
          <w:ilvl w:val="0"/>
          <w:numId w:val="5"/>
        </w:numPr>
        <w:suppressAutoHyphens w:val="0"/>
        <w:jc w:val="both"/>
        <w:rPr>
          <w:sz w:val="24"/>
          <w:szCs w:val="24"/>
        </w:rPr>
      </w:pPr>
      <w:r w:rsidRPr="00F33C67">
        <w:rPr>
          <w:sz w:val="24"/>
          <w:szCs w:val="24"/>
        </w:rPr>
        <w:t>Имеет наибольшие в мире запасы вольфрамовых руд?</w:t>
      </w:r>
    </w:p>
    <w:p w:rsidR="00016F9C" w:rsidRPr="00F33C67" w:rsidRDefault="00016F9C" w:rsidP="00F33C67">
      <w:pPr>
        <w:numPr>
          <w:ilvl w:val="0"/>
          <w:numId w:val="5"/>
        </w:numPr>
        <w:suppressAutoHyphens w:val="0"/>
        <w:jc w:val="both"/>
        <w:rPr>
          <w:sz w:val="24"/>
          <w:szCs w:val="24"/>
        </w:rPr>
      </w:pPr>
      <w:r w:rsidRPr="00F33C67">
        <w:rPr>
          <w:sz w:val="24"/>
          <w:szCs w:val="24"/>
        </w:rPr>
        <w:t>Является известным экспортёром джута и чая?</w:t>
      </w:r>
    </w:p>
    <w:p w:rsidR="00016F9C" w:rsidRPr="00F33C67" w:rsidRDefault="00016F9C" w:rsidP="00F33C67">
      <w:pPr>
        <w:numPr>
          <w:ilvl w:val="0"/>
          <w:numId w:val="5"/>
        </w:numPr>
        <w:suppressAutoHyphens w:val="0"/>
        <w:jc w:val="both"/>
        <w:rPr>
          <w:sz w:val="24"/>
          <w:szCs w:val="24"/>
        </w:rPr>
      </w:pPr>
      <w:r w:rsidRPr="00F33C67">
        <w:rPr>
          <w:sz w:val="24"/>
          <w:szCs w:val="24"/>
        </w:rPr>
        <w:t>Активно проводит или в прошлом проводила демографическую политику?</w:t>
      </w:r>
    </w:p>
    <w:p w:rsidR="00016F9C" w:rsidRPr="00F33C67" w:rsidRDefault="00016F9C" w:rsidP="00F33C67">
      <w:pPr>
        <w:numPr>
          <w:ilvl w:val="0"/>
          <w:numId w:val="5"/>
        </w:numPr>
        <w:suppressAutoHyphens w:val="0"/>
        <w:jc w:val="both"/>
        <w:rPr>
          <w:sz w:val="24"/>
          <w:szCs w:val="24"/>
        </w:rPr>
      </w:pPr>
      <w:r w:rsidRPr="00F33C67">
        <w:rPr>
          <w:sz w:val="24"/>
          <w:szCs w:val="24"/>
        </w:rPr>
        <w:t>Исповедует преимущественно христианство?</w:t>
      </w:r>
    </w:p>
    <w:p w:rsidR="00016F9C" w:rsidRPr="00F33C67" w:rsidRDefault="00016F9C" w:rsidP="00F33C67">
      <w:pPr>
        <w:numPr>
          <w:ilvl w:val="0"/>
          <w:numId w:val="5"/>
        </w:numPr>
        <w:suppressAutoHyphens w:val="0"/>
        <w:jc w:val="both"/>
        <w:rPr>
          <w:sz w:val="24"/>
          <w:szCs w:val="24"/>
        </w:rPr>
      </w:pPr>
      <w:r w:rsidRPr="00F33C67">
        <w:rPr>
          <w:sz w:val="24"/>
          <w:szCs w:val="24"/>
        </w:rPr>
        <w:t>Страна «большой семёрки»?</w:t>
      </w:r>
    </w:p>
    <w:p w:rsidR="00016F9C" w:rsidRPr="00F33C67" w:rsidRDefault="00016F9C" w:rsidP="00F33C67">
      <w:pPr>
        <w:numPr>
          <w:ilvl w:val="0"/>
          <w:numId w:val="5"/>
        </w:numPr>
        <w:suppressAutoHyphens w:val="0"/>
        <w:jc w:val="both"/>
        <w:rPr>
          <w:sz w:val="24"/>
          <w:szCs w:val="24"/>
        </w:rPr>
      </w:pPr>
      <w:r w:rsidRPr="00F33C67">
        <w:rPr>
          <w:sz w:val="24"/>
          <w:szCs w:val="24"/>
        </w:rPr>
        <w:t>Азиатские страны являются членами многих политических и экономических международных организаций. Большинство государств входят в организацию ____________________________________________________________</w:t>
      </w:r>
    </w:p>
    <w:p w:rsidR="00016F9C" w:rsidRPr="00F33C67" w:rsidRDefault="00016F9C" w:rsidP="00F33C67">
      <w:pPr>
        <w:numPr>
          <w:ilvl w:val="0"/>
          <w:numId w:val="5"/>
        </w:numPr>
        <w:suppressAutoHyphens w:val="0"/>
        <w:jc w:val="both"/>
        <w:rPr>
          <w:sz w:val="24"/>
          <w:szCs w:val="24"/>
        </w:rPr>
      </w:pPr>
      <w:r w:rsidRPr="00F33C67">
        <w:rPr>
          <w:sz w:val="24"/>
          <w:szCs w:val="24"/>
        </w:rPr>
        <w:t>Установите соответствие между странами Азии и особенностями их географического положения:</w:t>
      </w:r>
    </w:p>
    <w:p w:rsidR="00016F9C" w:rsidRPr="00F33C67" w:rsidRDefault="00016F9C" w:rsidP="00F33C67">
      <w:pPr>
        <w:ind w:left="360"/>
        <w:jc w:val="both"/>
        <w:rPr>
          <w:sz w:val="24"/>
          <w:szCs w:val="24"/>
        </w:rPr>
      </w:pPr>
      <w:r w:rsidRPr="00F33C67">
        <w:rPr>
          <w:sz w:val="24"/>
          <w:szCs w:val="24"/>
        </w:rPr>
        <w:t>А островное                                                        1. Иран, Мьянма, Израиль;</w:t>
      </w:r>
    </w:p>
    <w:p w:rsidR="00016F9C" w:rsidRPr="00F33C67" w:rsidRDefault="00016F9C" w:rsidP="00F33C67">
      <w:pPr>
        <w:ind w:left="360"/>
        <w:jc w:val="both"/>
        <w:rPr>
          <w:sz w:val="24"/>
          <w:szCs w:val="24"/>
        </w:rPr>
      </w:pPr>
      <w:r w:rsidRPr="00F33C67">
        <w:rPr>
          <w:sz w:val="24"/>
          <w:szCs w:val="24"/>
        </w:rPr>
        <w:t>Б полуостровное                                                 2. Монголия, Непал, Афганистан;</w:t>
      </w:r>
    </w:p>
    <w:p w:rsidR="00016F9C" w:rsidRPr="00F33C67" w:rsidRDefault="00016F9C" w:rsidP="00F33C67">
      <w:pPr>
        <w:ind w:left="360"/>
        <w:jc w:val="both"/>
        <w:rPr>
          <w:sz w:val="24"/>
          <w:szCs w:val="24"/>
        </w:rPr>
      </w:pPr>
      <w:r w:rsidRPr="00F33C67">
        <w:rPr>
          <w:sz w:val="24"/>
          <w:szCs w:val="24"/>
        </w:rPr>
        <w:t>В материковое, не имеют выхода к морям      3. Ливия, Судан, Марокко;</w:t>
      </w:r>
    </w:p>
    <w:p w:rsidR="00016F9C" w:rsidRPr="00F33C67" w:rsidRDefault="00016F9C" w:rsidP="00F33C67">
      <w:pPr>
        <w:ind w:left="360"/>
        <w:jc w:val="both"/>
        <w:rPr>
          <w:sz w:val="24"/>
          <w:szCs w:val="24"/>
        </w:rPr>
      </w:pPr>
      <w:r w:rsidRPr="00F33C67">
        <w:rPr>
          <w:sz w:val="24"/>
          <w:szCs w:val="24"/>
        </w:rPr>
        <w:t>Г материковое, имеют выход к морям             4. Филиппины, Индонезия, Шри-Ланка;</w:t>
      </w:r>
    </w:p>
    <w:p w:rsidR="00016F9C" w:rsidRPr="00F33C67" w:rsidRDefault="00016F9C" w:rsidP="00F33C67">
      <w:pPr>
        <w:ind w:left="5040"/>
        <w:jc w:val="both"/>
        <w:rPr>
          <w:sz w:val="24"/>
          <w:szCs w:val="24"/>
        </w:rPr>
      </w:pPr>
      <w:r w:rsidRPr="00F33C67">
        <w:rPr>
          <w:sz w:val="24"/>
          <w:szCs w:val="24"/>
        </w:rPr>
        <w:t>5. Южная Корея, Сингапур, Саудовская                             Аравия.</w:t>
      </w:r>
    </w:p>
    <w:p w:rsidR="00016F9C" w:rsidRPr="00F33C67" w:rsidRDefault="00016F9C" w:rsidP="00F33C67">
      <w:pPr>
        <w:jc w:val="both"/>
        <w:rPr>
          <w:sz w:val="24"/>
          <w:szCs w:val="24"/>
        </w:rPr>
      </w:pPr>
      <w:r w:rsidRPr="00F33C67">
        <w:rPr>
          <w:sz w:val="24"/>
          <w:szCs w:val="24"/>
        </w:rPr>
        <w:t>11. Сравните экономико-географическое положение Индии и Китая.</w:t>
      </w:r>
    </w:p>
    <w:p w:rsidR="00016F9C" w:rsidRPr="00F33C67" w:rsidRDefault="00016F9C" w:rsidP="00F33C67">
      <w:pPr>
        <w:jc w:val="both"/>
        <w:rPr>
          <w:sz w:val="24"/>
          <w:szCs w:val="24"/>
        </w:rPr>
      </w:pPr>
    </w:p>
    <w:p w:rsidR="00016F9C" w:rsidRDefault="00016F9C" w:rsidP="00015A08">
      <w:pPr>
        <w:jc w:val="center"/>
        <w:rPr>
          <w:b/>
          <w:color w:val="0070C0"/>
          <w:sz w:val="24"/>
          <w:szCs w:val="24"/>
        </w:rPr>
      </w:pPr>
    </w:p>
    <w:p w:rsidR="00016F9C" w:rsidRDefault="00016F9C" w:rsidP="00015A08">
      <w:pPr>
        <w:jc w:val="center"/>
        <w:rPr>
          <w:b/>
          <w:color w:val="0070C0"/>
          <w:sz w:val="24"/>
          <w:szCs w:val="24"/>
        </w:rPr>
      </w:pPr>
    </w:p>
    <w:p w:rsidR="00016F9C" w:rsidRPr="00F33C67" w:rsidRDefault="00016F9C" w:rsidP="00015A08">
      <w:pPr>
        <w:jc w:val="center"/>
        <w:rPr>
          <w:b/>
          <w:color w:val="0070C0"/>
          <w:sz w:val="24"/>
          <w:szCs w:val="24"/>
          <w:lang w:eastAsia="ru-RU"/>
        </w:rPr>
      </w:pPr>
      <w:r w:rsidRPr="00F33C67">
        <w:rPr>
          <w:b/>
          <w:color w:val="0070C0"/>
          <w:sz w:val="24"/>
          <w:szCs w:val="24"/>
        </w:rPr>
        <w:t>Самостоятельная работа№2</w:t>
      </w:r>
    </w:p>
    <w:p w:rsidR="00016F9C" w:rsidRPr="00F33C67" w:rsidRDefault="00016F9C" w:rsidP="00015A08">
      <w:pPr>
        <w:jc w:val="center"/>
        <w:rPr>
          <w:b/>
          <w:color w:val="0070C0"/>
          <w:sz w:val="24"/>
          <w:szCs w:val="24"/>
        </w:rPr>
      </w:pPr>
      <w:r w:rsidRPr="00F33C67">
        <w:rPr>
          <w:b/>
          <w:color w:val="0070C0"/>
          <w:sz w:val="24"/>
          <w:szCs w:val="24"/>
        </w:rPr>
        <w:t>Тема: Зарубежная Азия</w:t>
      </w:r>
      <w:r>
        <w:rPr>
          <w:b/>
          <w:color w:val="0070C0"/>
          <w:sz w:val="24"/>
          <w:szCs w:val="24"/>
        </w:rPr>
        <w:t>.</w:t>
      </w:r>
    </w:p>
    <w:p w:rsidR="00016F9C" w:rsidRPr="00F33C67" w:rsidRDefault="00016F9C" w:rsidP="00F33C67">
      <w:pPr>
        <w:jc w:val="both"/>
        <w:rPr>
          <w:sz w:val="24"/>
          <w:szCs w:val="24"/>
        </w:rPr>
      </w:pPr>
    </w:p>
    <w:p w:rsidR="00016F9C" w:rsidRPr="00F33C67" w:rsidRDefault="00016F9C" w:rsidP="00015A08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</w:t>
      </w:r>
      <w:r w:rsidRPr="00F33C67">
        <w:rPr>
          <w:b/>
          <w:sz w:val="24"/>
          <w:szCs w:val="24"/>
          <w:lang w:val="en-US"/>
        </w:rPr>
        <w:t>II</w:t>
      </w:r>
      <w:r w:rsidRPr="00F33C67">
        <w:rPr>
          <w:b/>
          <w:sz w:val="24"/>
          <w:szCs w:val="24"/>
        </w:rPr>
        <w:t xml:space="preserve"> вариант</w:t>
      </w:r>
    </w:p>
    <w:p w:rsidR="00016F9C" w:rsidRPr="00F33C67" w:rsidRDefault="00016F9C" w:rsidP="00F33C67">
      <w:pPr>
        <w:jc w:val="center"/>
        <w:rPr>
          <w:b/>
          <w:sz w:val="24"/>
          <w:szCs w:val="24"/>
        </w:rPr>
      </w:pPr>
    </w:p>
    <w:p w:rsidR="00016F9C" w:rsidRPr="00F33C67" w:rsidRDefault="00016F9C" w:rsidP="00F33C67">
      <w:pPr>
        <w:numPr>
          <w:ilvl w:val="0"/>
          <w:numId w:val="6"/>
        </w:numPr>
        <w:suppressAutoHyphens w:val="0"/>
        <w:jc w:val="both"/>
        <w:rPr>
          <w:sz w:val="24"/>
          <w:szCs w:val="24"/>
        </w:rPr>
      </w:pPr>
      <w:r w:rsidRPr="00F33C67">
        <w:rPr>
          <w:sz w:val="24"/>
          <w:szCs w:val="24"/>
        </w:rPr>
        <w:t>Является страной с плановой экономикой?</w:t>
      </w:r>
    </w:p>
    <w:p w:rsidR="00016F9C" w:rsidRPr="00F33C67" w:rsidRDefault="00016F9C" w:rsidP="00F33C67">
      <w:pPr>
        <w:numPr>
          <w:ilvl w:val="0"/>
          <w:numId w:val="6"/>
        </w:numPr>
        <w:suppressAutoHyphens w:val="0"/>
        <w:jc w:val="both"/>
        <w:rPr>
          <w:sz w:val="24"/>
          <w:szCs w:val="24"/>
        </w:rPr>
      </w:pPr>
      <w:r w:rsidRPr="00F33C67">
        <w:rPr>
          <w:sz w:val="24"/>
          <w:szCs w:val="24"/>
        </w:rPr>
        <w:t>Является однонациональным государством?</w:t>
      </w:r>
    </w:p>
    <w:p w:rsidR="00016F9C" w:rsidRPr="00F33C67" w:rsidRDefault="00016F9C" w:rsidP="00F33C67">
      <w:pPr>
        <w:numPr>
          <w:ilvl w:val="0"/>
          <w:numId w:val="6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>Страна-город</w:t>
      </w:r>
      <w:r w:rsidRPr="00F33C67">
        <w:rPr>
          <w:sz w:val="24"/>
          <w:szCs w:val="24"/>
        </w:rPr>
        <w:t>?</w:t>
      </w:r>
    </w:p>
    <w:p w:rsidR="00016F9C" w:rsidRPr="00F33C67" w:rsidRDefault="00016F9C" w:rsidP="00F33C67">
      <w:pPr>
        <w:numPr>
          <w:ilvl w:val="0"/>
          <w:numId w:val="6"/>
        </w:numPr>
        <w:suppressAutoHyphens w:val="0"/>
        <w:jc w:val="both"/>
        <w:rPr>
          <w:sz w:val="24"/>
          <w:szCs w:val="24"/>
        </w:rPr>
      </w:pPr>
      <w:r w:rsidRPr="00F33C67">
        <w:rPr>
          <w:sz w:val="24"/>
          <w:szCs w:val="24"/>
        </w:rPr>
        <w:t>Принадлежит к «новым индустриальным странам»?</w:t>
      </w:r>
    </w:p>
    <w:p w:rsidR="00016F9C" w:rsidRPr="00F33C67" w:rsidRDefault="00016F9C" w:rsidP="00F33C67">
      <w:pPr>
        <w:numPr>
          <w:ilvl w:val="0"/>
          <w:numId w:val="6"/>
        </w:numPr>
        <w:suppressAutoHyphens w:val="0"/>
        <w:jc w:val="both"/>
        <w:rPr>
          <w:sz w:val="24"/>
          <w:szCs w:val="24"/>
        </w:rPr>
      </w:pPr>
      <w:r w:rsidRPr="00F33C67">
        <w:rPr>
          <w:sz w:val="24"/>
          <w:szCs w:val="24"/>
        </w:rPr>
        <w:t>Является известным экспортёром на мировой рынок джута и чая?</w:t>
      </w:r>
    </w:p>
    <w:p w:rsidR="00016F9C" w:rsidRPr="00F33C67" w:rsidRDefault="00016F9C" w:rsidP="00F33C67">
      <w:pPr>
        <w:numPr>
          <w:ilvl w:val="0"/>
          <w:numId w:val="6"/>
        </w:numPr>
        <w:suppressAutoHyphens w:val="0"/>
        <w:jc w:val="both"/>
        <w:rPr>
          <w:sz w:val="24"/>
          <w:szCs w:val="24"/>
        </w:rPr>
      </w:pPr>
      <w:r w:rsidRPr="00F33C67">
        <w:rPr>
          <w:sz w:val="24"/>
          <w:szCs w:val="24"/>
        </w:rPr>
        <w:t>Имеет первый тип воспроизводства населения?</w:t>
      </w:r>
    </w:p>
    <w:p w:rsidR="00016F9C" w:rsidRPr="00F33C67" w:rsidRDefault="00016F9C" w:rsidP="00F33C67">
      <w:pPr>
        <w:numPr>
          <w:ilvl w:val="0"/>
          <w:numId w:val="6"/>
        </w:numPr>
        <w:suppressAutoHyphens w:val="0"/>
        <w:jc w:val="both"/>
        <w:rPr>
          <w:sz w:val="24"/>
          <w:szCs w:val="24"/>
        </w:rPr>
      </w:pPr>
      <w:r w:rsidRPr="00F33C67">
        <w:rPr>
          <w:sz w:val="24"/>
          <w:szCs w:val="24"/>
        </w:rPr>
        <w:t>Одновременно исповедует две религии: буддизм и синтоизм?</w:t>
      </w:r>
    </w:p>
    <w:p w:rsidR="00016F9C" w:rsidRPr="00F33C67" w:rsidRDefault="00016F9C" w:rsidP="00F33C67">
      <w:pPr>
        <w:numPr>
          <w:ilvl w:val="0"/>
          <w:numId w:val="6"/>
        </w:numPr>
        <w:suppressAutoHyphens w:val="0"/>
        <w:jc w:val="both"/>
        <w:rPr>
          <w:sz w:val="24"/>
          <w:szCs w:val="24"/>
        </w:rPr>
      </w:pPr>
      <w:r w:rsidRPr="00F33C67">
        <w:rPr>
          <w:sz w:val="24"/>
          <w:szCs w:val="24"/>
        </w:rPr>
        <w:t>Визитной карточкой этой страны является влк. Фудзияма и цветущая сакура?</w:t>
      </w:r>
    </w:p>
    <w:p w:rsidR="00016F9C" w:rsidRPr="00F33C67" w:rsidRDefault="00016F9C" w:rsidP="00F33C67">
      <w:pPr>
        <w:numPr>
          <w:ilvl w:val="0"/>
          <w:numId w:val="6"/>
        </w:numPr>
        <w:suppressAutoHyphens w:val="0"/>
        <w:jc w:val="both"/>
        <w:rPr>
          <w:sz w:val="24"/>
          <w:szCs w:val="24"/>
        </w:rPr>
      </w:pPr>
      <w:r w:rsidRPr="00F33C67">
        <w:rPr>
          <w:sz w:val="24"/>
          <w:szCs w:val="24"/>
        </w:rPr>
        <w:t xml:space="preserve">Основным видом деятельности большинства государств остаётся экстенсивное </w:t>
      </w:r>
    </w:p>
    <w:p w:rsidR="00016F9C" w:rsidRPr="00F33C67" w:rsidRDefault="00016F9C" w:rsidP="00F33C67">
      <w:pPr>
        <w:ind w:left="360"/>
        <w:jc w:val="both"/>
        <w:rPr>
          <w:sz w:val="24"/>
          <w:szCs w:val="24"/>
        </w:rPr>
      </w:pPr>
      <w:r w:rsidRPr="00F33C67">
        <w:rPr>
          <w:sz w:val="24"/>
          <w:szCs w:val="24"/>
        </w:rPr>
        <w:t>__________________________________________________________________________</w:t>
      </w:r>
    </w:p>
    <w:p w:rsidR="00016F9C" w:rsidRPr="00F33C67" w:rsidRDefault="00016F9C" w:rsidP="00F33C67">
      <w:pPr>
        <w:numPr>
          <w:ilvl w:val="0"/>
          <w:numId w:val="6"/>
        </w:numPr>
        <w:suppressAutoHyphens w:val="0"/>
        <w:rPr>
          <w:sz w:val="24"/>
          <w:szCs w:val="24"/>
        </w:rPr>
      </w:pPr>
      <w:r w:rsidRPr="00F33C67">
        <w:rPr>
          <w:sz w:val="24"/>
          <w:szCs w:val="24"/>
        </w:rPr>
        <w:t>Установите соответствие между странами Азии и минеральными ресурсами, которыми они владеют в достаточной мере:</w:t>
      </w:r>
    </w:p>
    <w:p w:rsidR="00016F9C" w:rsidRPr="00F33C67" w:rsidRDefault="00016F9C" w:rsidP="00F33C67">
      <w:pPr>
        <w:ind w:left="360"/>
        <w:rPr>
          <w:sz w:val="24"/>
          <w:szCs w:val="24"/>
        </w:rPr>
      </w:pPr>
      <w:r w:rsidRPr="00F33C67">
        <w:rPr>
          <w:sz w:val="24"/>
          <w:szCs w:val="24"/>
        </w:rPr>
        <w:t>А Иран, Ирак, Кувейт                             1. железные и марганцевые руды;</w:t>
      </w:r>
    </w:p>
    <w:p w:rsidR="00016F9C" w:rsidRPr="00F33C67" w:rsidRDefault="00016F9C" w:rsidP="00F33C67">
      <w:pPr>
        <w:ind w:left="360"/>
        <w:rPr>
          <w:sz w:val="24"/>
          <w:szCs w:val="24"/>
        </w:rPr>
      </w:pPr>
      <w:r w:rsidRPr="00F33C67">
        <w:rPr>
          <w:sz w:val="24"/>
          <w:szCs w:val="24"/>
        </w:rPr>
        <w:t>Б Индия, Казахстан, Китай                     2. оловянные, вольфрамовые руды;</w:t>
      </w:r>
    </w:p>
    <w:p w:rsidR="00016F9C" w:rsidRPr="00F33C67" w:rsidRDefault="00016F9C" w:rsidP="00F33C67">
      <w:pPr>
        <w:ind w:left="360"/>
        <w:rPr>
          <w:sz w:val="24"/>
          <w:szCs w:val="24"/>
        </w:rPr>
      </w:pPr>
      <w:r w:rsidRPr="00F33C67">
        <w:rPr>
          <w:sz w:val="24"/>
          <w:szCs w:val="24"/>
        </w:rPr>
        <w:t>В Индонезия, Мьянма, Таиланд             3. никелевые руды;</w:t>
      </w:r>
    </w:p>
    <w:p w:rsidR="00016F9C" w:rsidRPr="00F33C67" w:rsidRDefault="00016F9C" w:rsidP="00F33C67">
      <w:pPr>
        <w:ind w:left="360"/>
        <w:rPr>
          <w:sz w:val="24"/>
          <w:szCs w:val="24"/>
        </w:rPr>
      </w:pPr>
      <w:r w:rsidRPr="00F33C67">
        <w:rPr>
          <w:sz w:val="24"/>
          <w:szCs w:val="24"/>
        </w:rPr>
        <w:t>Г Израиль, Сирия, Иордания                  4. нефть, природный газ;</w:t>
      </w:r>
    </w:p>
    <w:p w:rsidR="00016F9C" w:rsidRPr="00F33C67" w:rsidRDefault="00016F9C" w:rsidP="00F33C67">
      <w:pPr>
        <w:ind w:left="360"/>
        <w:rPr>
          <w:sz w:val="24"/>
          <w:szCs w:val="24"/>
        </w:rPr>
      </w:pPr>
      <w:r w:rsidRPr="00F33C67">
        <w:rPr>
          <w:sz w:val="24"/>
          <w:szCs w:val="24"/>
        </w:rPr>
        <w:t xml:space="preserve">                                                                   5. фосфориты.</w:t>
      </w:r>
    </w:p>
    <w:p w:rsidR="00016F9C" w:rsidRDefault="00016F9C" w:rsidP="00F33C67">
      <w:pPr>
        <w:ind w:left="360"/>
        <w:jc w:val="both"/>
        <w:rPr>
          <w:sz w:val="24"/>
          <w:szCs w:val="24"/>
        </w:rPr>
      </w:pPr>
      <w:r w:rsidRPr="00F33C67">
        <w:rPr>
          <w:sz w:val="24"/>
          <w:szCs w:val="24"/>
        </w:rPr>
        <w:t>11. Охарактеризуйте экономико-географическое положение Японии. Определите его основные преимущества и недостатки.</w:t>
      </w:r>
    </w:p>
    <w:p w:rsidR="00016F9C" w:rsidRPr="00F33C67" w:rsidRDefault="00016F9C" w:rsidP="00F33C67">
      <w:pPr>
        <w:ind w:left="360"/>
        <w:jc w:val="both"/>
        <w:rPr>
          <w:sz w:val="24"/>
          <w:szCs w:val="24"/>
        </w:rPr>
      </w:pPr>
    </w:p>
    <w:p w:rsidR="00016F9C" w:rsidRPr="00F33C67" w:rsidRDefault="00016F9C" w:rsidP="00F33C67">
      <w:pPr>
        <w:ind w:left="720"/>
        <w:jc w:val="center"/>
        <w:rPr>
          <w:b/>
          <w:color w:val="0070C0"/>
          <w:sz w:val="24"/>
          <w:szCs w:val="24"/>
          <w:lang w:eastAsia="en-US"/>
        </w:rPr>
      </w:pPr>
      <w:r w:rsidRPr="00F33C67">
        <w:rPr>
          <w:b/>
          <w:color w:val="0070C0"/>
          <w:sz w:val="24"/>
          <w:szCs w:val="24"/>
        </w:rPr>
        <w:t>Самостоятельная работа №3</w:t>
      </w:r>
    </w:p>
    <w:p w:rsidR="00016F9C" w:rsidRPr="00F33C67" w:rsidRDefault="00016F9C" w:rsidP="00F33C67">
      <w:pPr>
        <w:ind w:left="720"/>
        <w:jc w:val="center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 xml:space="preserve">Тема: </w:t>
      </w:r>
      <w:r w:rsidRPr="00F33C67">
        <w:rPr>
          <w:b/>
          <w:color w:val="0070C0"/>
          <w:sz w:val="24"/>
          <w:szCs w:val="24"/>
        </w:rPr>
        <w:t>Африка</w:t>
      </w:r>
    </w:p>
    <w:p w:rsidR="00016F9C" w:rsidRDefault="00016F9C" w:rsidP="00F33C67">
      <w:pPr>
        <w:ind w:left="720"/>
        <w:jc w:val="center"/>
        <w:rPr>
          <w:b/>
          <w:sz w:val="24"/>
          <w:szCs w:val="24"/>
        </w:rPr>
      </w:pPr>
    </w:p>
    <w:p w:rsidR="00016F9C" w:rsidRDefault="00016F9C" w:rsidP="00D6137E">
      <w:pPr>
        <w:jc w:val="center"/>
        <w:rPr>
          <w:b/>
          <w:sz w:val="24"/>
          <w:szCs w:val="24"/>
        </w:rPr>
      </w:pPr>
      <w:r w:rsidRPr="00F33C67">
        <w:rPr>
          <w:b/>
          <w:sz w:val="24"/>
          <w:szCs w:val="24"/>
          <w:lang w:val="en-US"/>
        </w:rPr>
        <w:t>I</w:t>
      </w:r>
      <w:r w:rsidRPr="00F33C67">
        <w:rPr>
          <w:b/>
          <w:sz w:val="24"/>
          <w:szCs w:val="24"/>
        </w:rPr>
        <w:t xml:space="preserve"> вариант</w:t>
      </w:r>
    </w:p>
    <w:p w:rsidR="00016F9C" w:rsidRDefault="00016F9C" w:rsidP="00F33C67">
      <w:pPr>
        <w:ind w:left="72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Является ли следующее выражение верным? Ответьте «да» или «нет».</w:t>
      </w:r>
    </w:p>
    <w:p w:rsidR="00016F9C" w:rsidRDefault="00016F9C" w:rsidP="00F33C67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 w:line="270" w:lineRule="atLeast"/>
        <w:jc w:val="both"/>
      </w:pPr>
      <w:r>
        <w:t>По основным показателям экономического и социального развития Африка, продолжает    отставать от других крупных регионов.</w:t>
      </w:r>
    </w:p>
    <w:p w:rsidR="00016F9C" w:rsidRDefault="00016F9C" w:rsidP="00F33C67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 w:line="270" w:lineRule="atLeast"/>
        <w:jc w:val="both"/>
      </w:pPr>
      <w:r>
        <w:t>Темпы урбанизации в Африке очень низкие.</w:t>
      </w:r>
    </w:p>
    <w:p w:rsidR="00016F9C" w:rsidRDefault="00016F9C" w:rsidP="00F33C67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 w:line="270" w:lineRule="atLeast"/>
        <w:jc w:val="both"/>
      </w:pPr>
      <w:r>
        <w:t>Для хозяйства стран Африки характерна многоотраслевая структура хозяйства.</w:t>
      </w:r>
    </w:p>
    <w:p w:rsidR="00016F9C" w:rsidRDefault="00016F9C" w:rsidP="00F33C67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 w:line="270" w:lineRule="atLeast"/>
        <w:jc w:val="both"/>
      </w:pPr>
      <w:r>
        <w:t>В ЮАР развивается машиностроение.</w:t>
      </w:r>
    </w:p>
    <w:p w:rsidR="00016F9C" w:rsidRDefault="00016F9C" w:rsidP="00F33C67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 w:line="270" w:lineRule="atLeast"/>
        <w:jc w:val="both"/>
      </w:pPr>
      <w:r>
        <w:t xml:space="preserve">В отличие от других материков Африка пересекается: а) экватором; б) южным полярным кругом; в) нулевым меридианом. </w:t>
      </w:r>
    </w:p>
    <w:p w:rsidR="00016F9C" w:rsidRDefault="00016F9C" w:rsidP="00F33C67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 w:line="270" w:lineRule="atLeast"/>
        <w:jc w:val="both"/>
        <w:rPr>
          <w:rStyle w:val="Strong"/>
          <w:bCs w:val="0"/>
        </w:rPr>
      </w:pPr>
      <w:r>
        <w:rPr>
          <w:rStyle w:val="Strong"/>
          <w:b w:val="0"/>
          <w:shd w:val="clear" w:color="auto" w:fill="FFFFFF"/>
        </w:rPr>
        <w:t>Горы Атлас расположены: а) на северо-западе материка; б) на юге; в) на юго-востоке?</w:t>
      </w:r>
    </w:p>
    <w:p w:rsidR="00016F9C" w:rsidRDefault="00016F9C" w:rsidP="00F33C67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 w:line="270" w:lineRule="atLeast"/>
        <w:jc w:val="both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>Экономически развитой страной Африки является: а) Эфиопия; б) ЮАР; в) Марокко?</w:t>
      </w:r>
    </w:p>
    <w:p w:rsidR="00016F9C" w:rsidRDefault="00016F9C" w:rsidP="00F33C67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 w:line="270" w:lineRule="atLeast"/>
        <w:jc w:val="both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>Алжир относится к: а) Северной Африке; б) Южной Африке; в) Центральной Африке?</w:t>
      </w:r>
    </w:p>
    <w:p w:rsidR="00016F9C" w:rsidRDefault="00016F9C" w:rsidP="00F33C67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 w:line="270" w:lineRule="atLeast"/>
      </w:pPr>
      <w:r>
        <w:t>Монокультура - _________________________________________________________</w:t>
      </w:r>
    </w:p>
    <w:p w:rsidR="00016F9C" w:rsidRDefault="00016F9C" w:rsidP="00F33C67">
      <w:pPr>
        <w:pStyle w:val="NormalWeb"/>
        <w:shd w:val="clear" w:color="auto" w:fill="FFFFFF"/>
        <w:spacing w:before="0" w:beforeAutospacing="0" w:after="0" w:afterAutospacing="0" w:line="270" w:lineRule="atLeast"/>
        <w:ind w:left="720"/>
      </w:pPr>
      <w:r>
        <w:t>_______________________________________________________________________</w:t>
      </w:r>
    </w:p>
    <w:p w:rsidR="00016F9C" w:rsidRDefault="00016F9C" w:rsidP="00F33C67">
      <w:pPr>
        <w:pStyle w:val="NormalWeb"/>
        <w:shd w:val="clear" w:color="auto" w:fill="FFFFFF"/>
        <w:spacing w:before="0" w:beforeAutospacing="0" w:after="0" w:afterAutospacing="0" w:line="270" w:lineRule="atLeast"/>
        <w:ind w:left="720"/>
      </w:pPr>
      <w:r>
        <w:t>_______________________________________________________________________</w:t>
      </w:r>
    </w:p>
    <w:p w:rsidR="00016F9C" w:rsidRDefault="00016F9C" w:rsidP="00F33C67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 w:line="270" w:lineRule="atLeast"/>
        <w:jc w:val="both"/>
      </w:pPr>
      <w:r>
        <w:t xml:space="preserve"> Известно, что Нельсон </w:t>
      </w:r>
      <w:r>
        <w:rPr>
          <w:bCs/>
          <w:color w:val="252525"/>
          <w:shd w:val="clear" w:color="auto" w:fill="FFFFFF"/>
        </w:rPr>
        <w:t xml:space="preserve">Роли́лахла </w:t>
      </w:r>
      <w:r>
        <w:t>Мандела, восьмой президент ЮАР, активно боролся с апартеидом. Разделяете ли вы его взгляды? Ответ обоснуйте. _________</w:t>
      </w:r>
    </w:p>
    <w:p w:rsidR="00016F9C" w:rsidRDefault="00016F9C" w:rsidP="00F33C67">
      <w:pPr>
        <w:pStyle w:val="NormalWeb"/>
        <w:shd w:val="clear" w:color="auto" w:fill="FFFFFF"/>
        <w:spacing w:before="0" w:beforeAutospacing="0" w:after="0" w:afterAutospacing="0" w:line="270" w:lineRule="atLeast"/>
        <w:ind w:left="720"/>
        <w:jc w:val="both"/>
      </w:pPr>
      <w:r>
        <w:t>______________________________________________________________________________________________________________________________________________</w:t>
      </w:r>
    </w:p>
    <w:p w:rsidR="00016F9C" w:rsidRDefault="00016F9C" w:rsidP="00F33C67">
      <w:pPr>
        <w:pStyle w:val="NormalWeb"/>
        <w:shd w:val="clear" w:color="auto" w:fill="FFFFFF"/>
        <w:spacing w:before="0" w:beforeAutospacing="0" w:after="0" w:afterAutospacing="0" w:line="270" w:lineRule="atLeast"/>
        <w:ind w:left="720"/>
        <w:jc w:val="both"/>
      </w:pPr>
    </w:p>
    <w:p w:rsidR="00016F9C" w:rsidRDefault="00016F9C" w:rsidP="00F33C67">
      <w:pPr>
        <w:pStyle w:val="NormalWeb"/>
        <w:shd w:val="clear" w:color="auto" w:fill="FFFFFF"/>
        <w:spacing w:before="0" w:beforeAutospacing="0" w:after="0" w:afterAutospacing="0" w:line="270" w:lineRule="atLeast"/>
        <w:ind w:left="720"/>
        <w:jc w:val="both"/>
      </w:pPr>
    </w:p>
    <w:p w:rsidR="00016F9C" w:rsidRDefault="00016F9C" w:rsidP="00F33C67">
      <w:pPr>
        <w:pStyle w:val="NormalWeb"/>
        <w:shd w:val="clear" w:color="auto" w:fill="FFFFFF"/>
        <w:spacing w:before="0" w:beforeAutospacing="0" w:after="0" w:afterAutospacing="0" w:line="270" w:lineRule="atLeast"/>
        <w:ind w:left="720"/>
        <w:jc w:val="both"/>
      </w:pPr>
    </w:p>
    <w:p w:rsidR="00016F9C" w:rsidRDefault="00016F9C" w:rsidP="00F33C67">
      <w:pPr>
        <w:pStyle w:val="NormalWeb"/>
        <w:shd w:val="clear" w:color="auto" w:fill="FFFFFF"/>
        <w:spacing w:before="0" w:beforeAutospacing="0" w:after="0" w:afterAutospacing="0" w:line="270" w:lineRule="atLeast"/>
        <w:jc w:val="center"/>
        <w:rPr>
          <w:rStyle w:val="Strong"/>
        </w:rPr>
      </w:pPr>
      <w:r>
        <w:rPr>
          <w:rStyle w:val="Strong"/>
          <w:lang w:val="en-US"/>
        </w:rPr>
        <w:t xml:space="preserve">II </w:t>
      </w:r>
      <w:r>
        <w:rPr>
          <w:rStyle w:val="Strong"/>
        </w:rPr>
        <w:t xml:space="preserve">вариант </w:t>
      </w:r>
    </w:p>
    <w:p w:rsidR="00016F9C" w:rsidRDefault="00016F9C" w:rsidP="00F33C67">
      <w:pPr>
        <w:ind w:left="720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Является ли следующее выражение верным? Ответьте «да» или «нет».</w:t>
      </w:r>
    </w:p>
    <w:p w:rsidR="00016F9C" w:rsidRDefault="00016F9C" w:rsidP="00F33C67">
      <w:pPr>
        <w:pStyle w:val="ListParagraph"/>
        <w:numPr>
          <w:ilvl w:val="0"/>
          <w:numId w:val="8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странах Африки преобладает </w:t>
      </w: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тип воспроизведения населения.</w:t>
      </w:r>
    </w:p>
    <w:p w:rsidR="00016F9C" w:rsidRDefault="00016F9C" w:rsidP="00F33C67">
      <w:pPr>
        <w:pStyle w:val="ListParagraph"/>
        <w:numPr>
          <w:ilvl w:val="0"/>
          <w:numId w:val="8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Большинство стран Африки получили независимость во второй половине </w:t>
      </w:r>
      <w:r>
        <w:rPr>
          <w:sz w:val="24"/>
          <w:szCs w:val="24"/>
          <w:lang w:val="en-US"/>
        </w:rPr>
        <w:t>XX</w:t>
      </w:r>
      <w:r>
        <w:rPr>
          <w:sz w:val="24"/>
          <w:szCs w:val="24"/>
        </w:rPr>
        <w:t>века.</w:t>
      </w:r>
    </w:p>
    <w:p w:rsidR="00016F9C" w:rsidRDefault="00016F9C" w:rsidP="00F33C67">
      <w:pPr>
        <w:pStyle w:val="ListParagraph"/>
        <w:numPr>
          <w:ilvl w:val="0"/>
          <w:numId w:val="8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>Население Африки размещено по территории неравномерно.</w:t>
      </w:r>
    </w:p>
    <w:p w:rsidR="00016F9C" w:rsidRDefault="00016F9C" w:rsidP="00F33C67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afterAutospacing="0" w:line="270" w:lineRule="atLeast"/>
        <w:jc w:val="both"/>
      </w:pPr>
      <w:r>
        <w:t>Для хозяйства стран Африки характерна моноотраслевая структура хозяйства.</w:t>
      </w:r>
    </w:p>
    <w:p w:rsidR="00016F9C" w:rsidRDefault="00016F9C" w:rsidP="00F33C67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afterAutospacing="0" w:line="270" w:lineRule="atLeast"/>
        <w:jc w:val="both"/>
      </w:pPr>
      <w:r>
        <w:t>Африка – самый жаркий материк, потому что: а) пересекается экватором; б) южным полярным кругом; в) северным тропиком; г) южным тропиком.</w:t>
      </w:r>
    </w:p>
    <w:p w:rsidR="00016F9C" w:rsidRDefault="00016F9C" w:rsidP="00F33C67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afterAutospacing="0" w:line="270" w:lineRule="atLeast"/>
        <w:jc w:val="both"/>
      </w:pPr>
      <w:r>
        <w:t>Влажные экваториальные леса расположены в: а) тропической Африке; б) в экваториальной Африке; б) в ЮАР?</w:t>
      </w:r>
    </w:p>
    <w:p w:rsidR="00016F9C" w:rsidRDefault="00016F9C" w:rsidP="00F33C67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afterAutospacing="0" w:line="270" w:lineRule="atLeast"/>
        <w:jc w:val="both"/>
      </w:pPr>
      <w:r>
        <w:t>Большими запасами нефти владеют: а) ЮАР; б) Алжир; в) Ливия; г) страны Гвинейского залива?</w:t>
      </w:r>
    </w:p>
    <w:p w:rsidR="00016F9C" w:rsidRDefault="00016F9C" w:rsidP="00F33C67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afterAutospacing="0" w:line="270" w:lineRule="atLeast"/>
        <w:jc w:val="both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>ЮАР относится к: а) Северной Африке; б) Южной Африке; в) Центральной Африке?</w:t>
      </w:r>
    </w:p>
    <w:p w:rsidR="00016F9C" w:rsidRDefault="00016F9C" w:rsidP="00F33C67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afterAutospacing="0" w:line="270" w:lineRule="atLeast"/>
      </w:pPr>
      <w:r>
        <w:t>Апартеид - ______________________________________________________________</w:t>
      </w:r>
    </w:p>
    <w:p w:rsidR="00016F9C" w:rsidRDefault="00016F9C" w:rsidP="00F33C67">
      <w:pPr>
        <w:pStyle w:val="NormalWeb"/>
        <w:shd w:val="clear" w:color="auto" w:fill="FFFFFF"/>
        <w:spacing w:before="0" w:beforeAutospacing="0" w:after="0" w:afterAutospacing="0" w:line="270" w:lineRule="atLeast"/>
        <w:ind w:left="720"/>
      </w:pPr>
      <w:r>
        <w:t>______________________________________________________________________________________________________________________________________________</w:t>
      </w:r>
    </w:p>
    <w:p w:rsidR="00016F9C" w:rsidRDefault="00016F9C" w:rsidP="00F33C67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afterAutospacing="0" w:line="270" w:lineRule="atLeast"/>
        <w:jc w:val="both"/>
      </w:pPr>
      <w:r>
        <w:t xml:space="preserve"> Как вы думаете, почему большинство стран Африки принадлежат к развивающимся? ________________________________________________________</w:t>
      </w:r>
    </w:p>
    <w:p w:rsidR="00016F9C" w:rsidRDefault="00016F9C" w:rsidP="00F33C67">
      <w:pPr>
        <w:pStyle w:val="NormalWeb"/>
        <w:shd w:val="clear" w:color="auto" w:fill="FFFFFF"/>
        <w:spacing w:before="0" w:beforeAutospacing="0" w:after="0" w:afterAutospacing="0" w:line="270" w:lineRule="atLeast"/>
        <w:ind w:left="720"/>
        <w:jc w:val="both"/>
      </w:pPr>
      <w:r>
        <w:t>______________________________________________________________________________________________________________________________________________</w:t>
      </w:r>
    </w:p>
    <w:p w:rsidR="00016F9C" w:rsidRDefault="00016F9C" w:rsidP="00F33C67">
      <w:pPr>
        <w:pStyle w:val="NormalWeb"/>
        <w:shd w:val="clear" w:color="auto" w:fill="FFFFFF"/>
        <w:spacing w:before="0" w:beforeAutospacing="0" w:after="0" w:afterAutospacing="0" w:line="270" w:lineRule="atLeast"/>
      </w:pPr>
    </w:p>
    <w:p w:rsidR="00016F9C" w:rsidRDefault="00016F9C" w:rsidP="00D6137E">
      <w:pPr>
        <w:rPr>
          <w:b/>
          <w:color w:val="0070C0"/>
          <w:sz w:val="24"/>
          <w:szCs w:val="24"/>
        </w:rPr>
      </w:pPr>
    </w:p>
    <w:p w:rsidR="00016F9C" w:rsidRDefault="00016F9C" w:rsidP="004C6AD5">
      <w:pPr>
        <w:rPr>
          <w:b/>
        </w:rPr>
      </w:pPr>
    </w:p>
    <w:p w:rsidR="00016F9C" w:rsidRDefault="00016F9C" w:rsidP="004C6AD5">
      <w:pPr>
        <w:rPr>
          <w:b/>
        </w:rPr>
      </w:pPr>
      <w:r>
        <w:rPr>
          <w:b/>
        </w:rPr>
        <w:t xml:space="preserve">                                                               </w:t>
      </w:r>
    </w:p>
    <w:p w:rsidR="00016F9C" w:rsidRPr="00F33C67" w:rsidRDefault="00016F9C" w:rsidP="004C6AD5">
      <w:pPr>
        <w:rPr>
          <w:b/>
          <w:color w:val="0070C0"/>
          <w:sz w:val="24"/>
          <w:szCs w:val="24"/>
          <w:lang w:eastAsia="en-US"/>
        </w:rPr>
      </w:pPr>
      <w:r>
        <w:rPr>
          <w:b/>
        </w:rPr>
        <w:t xml:space="preserve">                                                 </w:t>
      </w:r>
      <w:r>
        <w:rPr>
          <w:b/>
          <w:color w:val="0070C0"/>
          <w:sz w:val="24"/>
          <w:szCs w:val="24"/>
        </w:rPr>
        <w:t>Самостоятельная работа №4</w:t>
      </w:r>
    </w:p>
    <w:p w:rsidR="00016F9C" w:rsidRDefault="00016F9C" w:rsidP="006509D2">
      <w:pPr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 xml:space="preserve">                                         </w:t>
      </w:r>
      <w:r w:rsidRPr="00F33C67">
        <w:rPr>
          <w:b/>
          <w:color w:val="0070C0"/>
          <w:sz w:val="24"/>
          <w:szCs w:val="24"/>
        </w:rPr>
        <w:t>Т</w:t>
      </w:r>
      <w:r>
        <w:rPr>
          <w:b/>
          <w:color w:val="0070C0"/>
          <w:sz w:val="24"/>
          <w:szCs w:val="24"/>
        </w:rPr>
        <w:t xml:space="preserve">ема: Северная Америка. </w:t>
      </w:r>
    </w:p>
    <w:p w:rsidR="00016F9C" w:rsidRPr="00ED4BE5" w:rsidRDefault="00016F9C" w:rsidP="00D660EA">
      <w:r>
        <w:t>»</w:t>
      </w:r>
      <w:r w:rsidRPr="00ED4BE5">
        <w:t>Вариант 1.</w:t>
      </w:r>
    </w:p>
    <w:p w:rsidR="00016F9C" w:rsidRPr="00ED4BE5" w:rsidRDefault="00016F9C" w:rsidP="00D660EA">
      <w:r w:rsidRPr="00ED4BE5">
        <w:t>1. По размерам территория США:</w:t>
      </w:r>
    </w:p>
    <w:p w:rsidR="00016F9C" w:rsidRPr="00ED4BE5" w:rsidRDefault="00016F9C" w:rsidP="00D660EA">
      <w:r w:rsidRPr="00ED4BE5">
        <w:t>А) уступают Канаде и опережают Китай и Бразилию;</w:t>
      </w:r>
    </w:p>
    <w:p w:rsidR="00016F9C" w:rsidRPr="00ED4BE5" w:rsidRDefault="00016F9C" w:rsidP="00D660EA">
      <w:r w:rsidRPr="00ED4BE5">
        <w:t>Б) уступают Канаде, Китаю и России;</w:t>
      </w:r>
    </w:p>
    <w:p w:rsidR="00016F9C" w:rsidRPr="00ED4BE5" w:rsidRDefault="00016F9C" w:rsidP="00D660EA">
      <w:r w:rsidRPr="00ED4BE5">
        <w:t>В) уступают Китаю и опережают Канаду и Австралию;</w:t>
      </w:r>
    </w:p>
    <w:p w:rsidR="00016F9C" w:rsidRPr="00ED4BE5" w:rsidRDefault="00016F9C" w:rsidP="00D660EA">
      <w:r w:rsidRPr="00ED4BE5">
        <w:t>Г) уступают Бразилии и Китаю.</w:t>
      </w:r>
    </w:p>
    <w:p w:rsidR="00016F9C" w:rsidRPr="00ED4BE5" w:rsidRDefault="00016F9C" w:rsidP="00D660EA">
      <w:r w:rsidRPr="00ED4BE5">
        <w:t>2. Коренными жителями США являются:</w:t>
      </w:r>
    </w:p>
    <w:p w:rsidR="00016F9C" w:rsidRPr="00ED4BE5" w:rsidRDefault="00016F9C" w:rsidP="00D660EA">
      <w:r w:rsidRPr="00ED4BE5">
        <w:t>А) алеуты;</w:t>
      </w:r>
    </w:p>
    <w:p w:rsidR="00016F9C" w:rsidRPr="00ED4BE5" w:rsidRDefault="00016F9C" w:rsidP="00D660EA">
      <w:r w:rsidRPr="00ED4BE5">
        <w:t>Б) афроамериканцы;</w:t>
      </w:r>
    </w:p>
    <w:p w:rsidR="00016F9C" w:rsidRPr="00ED4BE5" w:rsidRDefault="00016F9C" w:rsidP="00D660EA">
      <w:r w:rsidRPr="00ED4BE5">
        <w:t>В) индейцы;</w:t>
      </w:r>
    </w:p>
    <w:p w:rsidR="00016F9C" w:rsidRPr="00ED4BE5" w:rsidRDefault="00016F9C" w:rsidP="00D660EA">
      <w:r w:rsidRPr="00ED4BE5">
        <w:t>Г) метисы.</w:t>
      </w:r>
    </w:p>
    <w:p w:rsidR="00016F9C" w:rsidRPr="00ED4BE5" w:rsidRDefault="00016F9C" w:rsidP="00D660EA">
      <w:r w:rsidRPr="00ED4BE5">
        <w:t>3. Механическое движение населения стран Северной Америки характеризуется:</w:t>
      </w:r>
    </w:p>
    <w:p w:rsidR="00016F9C" w:rsidRPr="00ED4BE5" w:rsidRDefault="00016F9C" w:rsidP="00D660EA">
      <w:r w:rsidRPr="00ED4BE5">
        <w:t>А) миграционным приростом;</w:t>
      </w:r>
    </w:p>
    <w:p w:rsidR="00016F9C" w:rsidRPr="00ED4BE5" w:rsidRDefault="00016F9C" w:rsidP="00D660EA">
      <w:r w:rsidRPr="00ED4BE5">
        <w:t>Б) миграционной убылью;</w:t>
      </w:r>
    </w:p>
    <w:p w:rsidR="00016F9C" w:rsidRPr="00ED4BE5" w:rsidRDefault="00016F9C" w:rsidP="00D660EA">
      <w:r w:rsidRPr="00ED4BE5">
        <w:t>В) демографической зимой;</w:t>
      </w:r>
    </w:p>
    <w:p w:rsidR="00016F9C" w:rsidRPr="00ED4BE5" w:rsidRDefault="00016F9C" w:rsidP="00D660EA">
      <w:r w:rsidRPr="00ED4BE5">
        <w:t>Г) демографической весной.</w:t>
      </w:r>
    </w:p>
    <w:p w:rsidR="00016F9C" w:rsidRPr="00ED4BE5" w:rsidRDefault="00016F9C" w:rsidP="00D660EA">
      <w:r w:rsidRPr="00ED4BE5">
        <w:t>4. В настоящее первым по численности населения и экономическому потенциалу среди штатов США является:</w:t>
      </w:r>
    </w:p>
    <w:p w:rsidR="00016F9C" w:rsidRPr="00ED4BE5" w:rsidRDefault="00016F9C" w:rsidP="00D660EA">
      <w:r w:rsidRPr="00ED4BE5">
        <w:t>А) Нью–Йорк;</w:t>
      </w:r>
    </w:p>
    <w:p w:rsidR="00016F9C" w:rsidRPr="00ED4BE5" w:rsidRDefault="00016F9C" w:rsidP="00D660EA">
      <w:r w:rsidRPr="00ED4BE5">
        <w:t>Б) Техас;</w:t>
      </w:r>
    </w:p>
    <w:p w:rsidR="00016F9C" w:rsidRPr="00ED4BE5" w:rsidRDefault="00016F9C" w:rsidP="00D660EA">
      <w:r w:rsidRPr="00ED4BE5">
        <w:t>В) Калифорния;</w:t>
      </w:r>
    </w:p>
    <w:p w:rsidR="00016F9C" w:rsidRPr="00ED4BE5" w:rsidRDefault="00016F9C" w:rsidP="00D660EA">
      <w:r w:rsidRPr="00ED4BE5">
        <w:t>Г) Аляска.</w:t>
      </w:r>
    </w:p>
    <w:p w:rsidR="00016F9C" w:rsidRPr="00ED4BE5" w:rsidRDefault="00016F9C" w:rsidP="00D660EA">
      <w:r w:rsidRPr="00ED4BE5">
        <w:t>5. География промышленности и сельского хозяйства в США определяют, как правило:</w:t>
      </w:r>
    </w:p>
    <w:p w:rsidR="00016F9C" w:rsidRPr="00ED4BE5" w:rsidRDefault="00016F9C" w:rsidP="00D660EA">
      <w:r w:rsidRPr="00ED4BE5">
        <w:t>А) промышленные и сельскохозяйственные центры;</w:t>
      </w:r>
    </w:p>
    <w:p w:rsidR="00016F9C" w:rsidRPr="00ED4BE5" w:rsidRDefault="00016F9C" w:rsidP="00D660EA">
      <w:r w:rsidRPr="00ED4BE5">
        <w:t>Б) промышленные и сельскохозяйственные пояса;</w:t>
      </w:r>
    </w:p>
    <w:p w:rsidR="00016F9C" w:rsidRPr="00ED4BE5" w:rsidRDefault="00016F9C" w:rsidP="00D660EA">
      <w:r w:rsidRPr="00ED4BE5">
        <w:t>В) урбанизированные районы;</w:t>
      </w:r>
    </w:p>
    <w:p w:rsidR="00016F9C" w:rsidRPr="00ED4BE5" w:rsidRDefault="00016F9C" w:rsidP="00D660EA">
      <w:r w:rsidRPr="00ED4BE5">
        <w:t>Г) ареалы высокой плотности населения.</w:t>
      </w:r>
    </w:p>
    <w:p w:rsidR="00016F9C" w:rsidRPr="00ED4BE5" w:rsidRDefault="00016F9C" w:rsidP="00D660EA">
      <w:r w:rsidRPr="00ED4BE5">
        <w:t>6. Главные районы черной металлургии:</w:t>
      </w:r>
    </w:p>
    <w:p w:rsidR="00016F9C" w:rsidRPr="00ED4BE5" w:rsidRDefault="00016F9C" w:rsidP="00D660EA">
      <w:r w:rsidRPr="00ED4BE5">
        <w:t>А) Приатлантический;</w:t>
      </w:r>
    </w:p>
    <w:p w:rsidR="00016F9C" w:rsidRPr="00ED4BE5" w:rsidRDefault="00016F9C" w:rsidP="00D660EA">
      <w:r w:rsidRPr="00ED4BE5">
        <w:t>Б) Тихоокеанский;</w:t>
      </w:r>
    </w:p>
    <w:p w:rsidR="00016F9C" w:rsidRPr="00ED4BE5" w:rsidRDefault="00016F9C" w:rsidP="00D660EA">
      <w:r w:rsidRPr="00ED4BE5">
        <w:t>В) Приозерный;</w:t>
      </w:r>
    </w:p>
    <w:p w:rsidR="00016F9C" w:rsidRPr="00ED4BE5" w:rsidRDefault="00016F9C" w:rsidP="00D660EA">
      <w:r w:rsidRPr="00ED4BE5">
        <w:t>Г)Северо –Аппалачский.</w:t>
      </w:r>
    </w:p>
    <w:p w:rsidR="00016F9C" w:rsidRPr="00ED4BE5" w:rsidRDefault="00016F9C" w:rsidP="00D660EA">
      <w:r w:rsidRPr="00ED4BE5">
        <w:t>7. Главный район нефте- и газохимической промышленности сложился в:</w:t>
      </w:r>
    </w:p>
    <w:p w:rsidR="00016F9C" w:rsidRPr="00ED4BE5" w:rsidRDefault="00016F9C" w:rsidP="00D660EA">
      <w:r w:rsidRPr="00ED4BE5">
        <w:t>А) крупных портах Атлантического побережья;</w:t>
      </w:r>
    </w:p>
    <w:p w:rsidR="00016F9C" w:rsidRPr="00ED4BE5" w:rsidRDefault="00016F9C" w:rsidP="00D660EA">
      <w:r w:rsidRPr="00ED4BE5">
        <w:t>Б) крупных портах Тихоокеанского побережья;</w:t>
      </w:r>
    </w:p>
    <w:p w:rsidR="00016F9C" w:rsidRPr="00ED4BE5" w:rsidRDefault="00016F9C" w:rsidP="00D660EA">
      <w:r w:rsidRPr="00ED4BE5">
        <w:t>В) на побережье Мексиканского залива;</w:t>
      </w:r>
    </w:p>
    <w:p w:rsidR="00016F9C" w:rsidRPr="00ED4BE5" w:rsidRDefault="00016F9C" w:rsidP="00D660EA">
      <w:r w:rsidRPr="00ED4BE5">
        <w:t>Г) на побережье Северного Ледовитого океана.</w:t>
      </w:r>
    </w:p>
    <w:p w:rsidR="00016F9C" w:rsidRPr="00ED4BE5" w:rsidRDefault="00016F9C" w:rsidP="00D660EA">
      <w:r w:rsidRPr="00ED4BE5">
        <w:t>8. «Кукурузный пояс» США расположен по отношению к хлопковому:</w:t>
      </w:r>
    </w:p>
    <w:p w:rsidR="00016F9C" w:rsidRPr="00ED4BE5" w:rsidRDefault="00016F9C" w:rsidP="00D660EA">
      <w:r w:rsidRPr="00ED4BE5">
        <w:t>А) южнее;</w:t>
      </w:r>
    </w:p>
    <w:p w:rsidR="00016F9C" w:rsidRPr="00ED4BE5" w:rsidRDefault="00016F9C" w:rsidP="00D660EA">
      <w:r w:rsidRPr="00ED4BE5">
        <w:t>Б) севернее;</w:t>
      </w:r>
    </w:p>
    <w:p w:rsidR="00016F9C" w:rsidRPr="00ED4BE5" w:rsidRDefault="00016F9C" w:rsidP="00D660EA">
      <w:r w:rsidRPr="00ED4BE5">
        <w:t>В) западнее;</w:t>
      </w:r>
    </w:p>
    <w:p w:rsidR="00016F9C" w:rsidRPr="00ED4BE5" w:rsidRDefault="00016F9C" w:rsidP="00D660EA">
      <w:r w:rsidRPr="00ED4BE5">
        <w:t>Г) восточнее.</w:t>
      </w:r>
    </w:p>
    <w:p w:rsidR="00016F9C" w:rsidRPr="00ED4BE5" w:rsidRDefault="00016F9C" w:rsidP="00D660EA">
      <w:r w:rsidRPr="00ED4BE5">
        <w:t>9. Штаб – квартира компании «Форд мотор компани»:</w:t>
      </w:r>
    </w:p>
    <w:p w:rsidR="00016F9C" w:rsidRPr="00ED4BE5" w:rsidRDefault="00016F9C" w:rsidP="00D660EA">
      <w:r w:rsidRPr="00ED4BE5">
        <w:t>А) Дирборн,</w:t>
      </w:r>
    </w:p>
    <w:p w:rsidR="00016F9C" w:rsidRPr="00ED4BE5" w:rsidRDefault="00016F9C" w:rsidP="00D660EA">
      <w:r w:rsidRPr="00ED4BE5">
        <w:t>Б) Детройд,</w:t>
      </w:r>
    </w:p>
    <w:p w:rsidR="00016F9C" w:rsidRPr="00ED4BE5" w:rsidRDefault="00016F9C" w:rsidP="00D660EA">
      <w:r w:rsidRPr="00ED4BE5">
        <w:t>В) Питтсбург.</w:t>
      </w:r>
    </w:p>
    <w:p w:rsidR="00016F9C" w:rsidRPr="00ED4BE5" w:rsidRDefault="00016F9C" w:rsidP="00D660EA">
      <w:r w:rsidRPr="00ED4BE5">
        <w:t xml:space="preserve">Г) Чикаго. </w:t>
      </w:r>
    </w:p>
    <w:p w:rsidR="00016F9C" w:rsidRPr="00ED4BE5" w:rsidRDefault="00016F9C" w:rsidP="00D660EA">
      <w:r w:rsidRPr="00ED4BE5">
        <w:t>10. По заготовкам древесины Канада занимает место:</w:t>
      </w:r>
    </w:p>
    <w:p w:rsidR="00016F9C" w:rsidRPr="00ED4BE5" w:rsidRDefault="00016F9C" w:rsidP="00D660EA">
      <w:r w:rsidRPr="00ED4BE5">
        <w:t>А) первое,</w:t>
      </w:r>
    </w:p>
    <w:p w:rsidR="00016F9C" w:rsidRPr="00ED4BE5" w:rsidRDefault="00016F9C" w:rsidP="00D660EA">
      <w:r w:rsidRPr="00ED4BE5">
        <w:t>Б) второе,</w:t>
      </w:r>
    </w:p>
    <w:p w:rsidR="00016F9C" w:rsidRPr="00ED4BE5" w:rsidRDefault="00016F9C" w:rsidP="00D660EA">
      <w:r w:rsidRPr="00ED4BE5">
        <w:t>В) третье;</w:t>
      </w:r>
    </w:p>
    <w:p w:rsidR="00016F9C" w:rsidRPr="00ED4BE5" w:rsidRDefault="00016F9C" w:rsidP="00D660EA">
      <w:r w:rsidRPr="00ED4BE5">
        <w:t>Г) четвертое.</w:t>
      </w:r>
    </w:p>
    <w:p w:rsidR="00016F9C" w:rsidRPr="00ED4BE5" w:rsidRDefault="00016F9C" w:rsidP="00D660EA"/>
    <w:p w:rsidR="00016F9C" w:rsidRPr="00ED4BE5" w:rsidRDefault="00016F9C" w:rsidP="00D660EA">
      <w:r>
        <w:t xml:space="preserve">11. </w:t>
      </w:r>
      <w:r w:rsidRPr="00ED4BE5">
        <w:t>На каждый предложенный вопрос дать полный аргументированный ответ из нескольких предложений.</w:t>
      </w:r>
    </w:p>
    <w:p w:rsidR="00016F9C" w:rsidRPr="00ED4BE5" w:rsidRDefault="00016F9C" w:rsidP="00D660EA">
      <w:pPr>
        <w:numPr>
          <w:ilvl w:val="0"/>
          <w:numId w:val="21"/>
        </w:numPr>
        <w:suppressAutoHyphens w:val="0"/>
      </w:pPr>
      <w:r w:rsidRPr="00ED4BE5">
        <w:t>Почему северо-восток называют «мастерская нации»?</w:t>
      </w:r>
    </w:p>
    <w:p w:rsidR="00016F9C" w:rsidRPr="00ED4BE5" w:rsidRDefault="00016F9C" w:rsidP="00D660EA">
      <w:pPr>
        <w:numPr>
          <w:ilvl w:val="0"/>
          <w:numId w:val="21"/>
        </w:numPr>
        <w:suppressAutoHyphens w:val="0"/>
      </w:pPr>
      <w:r w:rsidRPr="00ED4BE5">
        <w:t>Докажите, что Средний Запад самый крупный район промышленности и сельского хозяйства.</w:t>
      </w:r>
    </w:p>
    <w:p w:rsidR="00016F9C" w:rsidRPr="00ED4BE5" w:rsidRDefault="00016F9C" w:rsidP="00D660EA">
      <w:pPr>
        <w:jc w:val="center"/>
      </w:pPr>
    </w:p>
    <w:p w:rsidR="00016F9C" w:rsidRPr="00ED4BE5" w:rsidRDefault="00016F9C" w:rsidP="00D660EA">
      <w:pPr>
        <w:jc w:val="center"/>
      </w:pPr>
    </w:p>
    <w:p w:rsidR="00016F9C" w:rsidRPr="00ED4BE5" w:rsidRDefault="00016F9C" w:rsidP="00D660EA"/>
    <w:p w:rsidR="00016F9C" w:rsidRDefault="00016F9C" w:rsidP="00D660EA">
      <w:pPr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 xml:space="preserve">                                 </w:t>
      </w:r>
    </w:p>
    <w:p w:rsidR="00016F9C" w:rsidRPr="00F33C67" w:rsidRDefault="00016F9C" w:rsidP="00D660EA">
      <w:pPr>
        <w:rPr>
          <w:b/>
          <w:color w:val="0070C0"/>
          <w:sz w:val="24"/>
          <w:szCs w:val="24"/>
          <w:lang w:eastAsia="en-US"/>
        </w:rPr>
      </w:pPr>
      <w:r>
        <w:rPr>
          <w:b/>
          <w:color w:val="0070C0"/>
          <w:sz w:val="24"/>
          <w:szCs w:val="24"/>
        </w:rPr>
        <w:t xml:space="preserve">                                  Самостоятельная работа №4</w:t>
      </w:r>
    </w:p>
    <w:p w:rsidR="00016F9C" w:rsidRDefault="00016F9C" w:rsidP="00D660EA">
      <w:pPr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 xml:space="preserve">                                         </w:t>
      </w:r>
      <w:r w:rsidRPr="00F33C67">
        <w:rPr>
          <w:b/>
          <w:color w:val="0070C0"/>
          <w:sz w:val="24"/>
          <w:szCs w:val="24"/>
        </w:rPr>
        <w:t>Т</w:t>
      </w:r>
      <w:r>
        <w:rPr>
          <w:b/>
          <w:color w:val="0070C0"/>
          <w:sz w:val="24"/>
          <w:szCs w:val="24"/>
        </w:rPr>
        <w:t xml:space="preserve">ема: Северная Америка. </w:t>
      </w:r>
    </w:p>
    <w:p w:rsidR="00016F9C" w:rsidRPr="00ED4BE5" w:rsidRDefault="00016F9C" w:rsidP="00D660EA">
      <w:pPr>
        <w:jc w:val="center"/>
      </w:pPr>
    </w:p>
    <w:p w:rsidR="00016F9C" w:rsidRPr="00ED4BE5" w:rsidRDefault="00016F9C" w:rsidP="00D660EA">
      <w:pPr>
        <w:jc w:val="center"/>
      </w:pPr>
    </w:p>
    <w:p w:rsidR="00016F9C" w:rsidRPr="00ED4BE5" w:rsidRDefault="00016F9C" w:rsidP="00D660EA">
      <w:r w:rsidRPr="00ED4BE5">
        <w:t>Вариант 2.</w:t>
      </w:r>
    </w:p>
    <w:p w:rsidR="00016F9C" w:rsidRPr="00ED4BE5" w:rsidRDefault="00016F9C" w:rsidP="00D660EA">
      <w:r w:rsidRPr="00ED4BE5">
        <w:t>1. Благоприятное экономико-географическое положение страны объясняется:</w:t>
      </w:r>
    </w:p>
    <w:p w:rsidR="00016F9C" w:rsidRPr="00ED4BE5" w:rsidRDefault="00016F9C" w:rsidP="00D660EA">
      <w:r w:rsidRPr="00ED4BE5">
        <w:t>А) «заокеанским» положением;</w:t>
      </w:r>
    </w:p>
    <w:p w:rsidR="00016F9C" w:rsidRPr="00ED4BE5" w:rsidRDefault="00016F9C" w:rsidP="00D660EA">
      <w:r w:rsidRPr="00ED4BE5">
        <w:t>Б) отдаленностью от вспыхивавших в Европе и Азии очагов войны;</w:t>
      </w:r>
    </w:p>
    <w:p w:rsidR="00016F9C" w:rsidRPr="00ED4BE5" w:rsidRDefault="00016F9C" w:rsidP="00D660EA">
      <w:r w:rsidRPr="00ED4BE5">
        <w:t>В) главной ролью сухопутных границ;</w:t>
      </w:r>
    </w:p>
    <w:p w:rsidR="00016F9C" w:rsidRPr="00ED4BE5" w:rsidRDefault="00016F9C" w:rsidP="00D660EA">
      <w:r w:rsidRPr="00ED4BE5">
        <w:t>Г) возможностью торговли в зоне Атлантического и Тихого океанов.</w:t>
      </w:r>
    </w:p>
    <w:p w:rsidR="00016F9C" w:rsidRPr="00ED4BE5" w:rsidRDefault="00016F9C" w:rsidP="00D660EA">
      <w:r w:rsidRPr="00ED4BE5">
        <w:t>2. Основная часть населения США относится к … языковой группе:</w:t>
      </w:r>
    </w:p>
    <w:p w:rsidR="00016F9C" w:rsidRPr="00ED4BE5" w:rsidRDefault="00016F9C" w:rsidP="00D660EA">
      <w:r w:rsidRPr="00ED4BE5">
        <w:t>А) балтийской;</w:t>
      </w:r>
    </w:p>
    <w:p w:rsidR="00016F9C" w:rsidRPr="00ED4BE5" w:rsidRDefault="00016F9C" w:rsidP="00D660EA">
      <w:r w:rsidRPr="00ED4BE5">
        <w:t>Б) кельтской;</w:t>
      </w:r>
    </w:p>
    <w:p w:rsidR="00016F9C" w:rsidRPr="00ED4BE5" w:rsidRDefault="00016F9C" w:rsidP="00D660EA">
      <w:r w:rsidRPr="00ED4BE5">
        <w:t>В) германской;</w:t>
      </w:r>
    </w:p>
    <w:p w:rsidR="00016F9C" w:rsidRPr="00ED4BE5" w:rsidRDefault="00016F9C" w:rsidP="00D660EA">
      <w:r w:rsidRPr="00ED4BE5">
        <w:t>Г) романской.</w:t>
      </w:r>
    </w:p>
    <w:p w:rsidR="00016F9C" w:rsidRPr="00ED4BE5" w:rsidRDefault="00016F9C" w:rsidP="00D660EA">
      <w:r w:rsidRPr="00ED4BE5">
        <w:t>3. В состав наибольшего в США мегаполиса входят:</w:t>
      </w:r>
    </w:p>
    <w:p w:rsidR="00016F9C" w:rsidRPr="00ED4BE5" w:rsidRDefault="00016F9C" w:rsidP="00D660EA">
      <w:r w:rsidRPr="00ED4BE5">
        <w:t>А) Сан-Франциско, Лос-Анджелес, Анахайм;</w:t>
      </w:r>
    </w:p>
    <w:p w:rsidR="00016F9C" w:rsidRPr="00ED4BE5" w:rsidRDefault="00016F9C" w:rsidP="00D660EA">
      <w:r w:rsidRPr="00ED4BE5">
        <w:t>Б) Милуоки, Чикаго, Питсбург;</w:t>
      </w:r>
    </w:p>
    <w:p w:rsidR="00016F9C" w:rsidRPr="00ED4BE5" w:rsidRDefault="00016F9C" w:rsidP="00D660EA">
      <w:r w:rsidRPr="00ED4BE5">
        <w:t>В) Детройд, Кливленд, Буффало;</w:t>
      </w:r>
    </w:p>
    <w:p w:rsidR="00016F9C" w:rsidRPr="00ED4BE5" w:rsidRDefault="00016F9C" w:rsidP="00D660EA">
      <w:r w:rsidRPr="00ED4BE5">
        <w:t>Г) Балтимор, Филадельфия, Провиденс.</w:t>
      </w:r>
    </w:p>
    <w:p w:rsidR="00016F9C" w:rsidRPr="00ED4BE5" w:rsidRDefault="00016F9C" w:rsidP="00D660EA">
      <w:r w:rsidRPr="00ED4BE5">
        <w:t xml:space="preserve">4. Территориальная структура хозяйства США определяется: </w:t>
      </w:r>
    </w:p>
    <w:p w:rsidR="00016F9C" w:rsidRPr="00ED4BE5" w:rsidRDefault="00016F9C" w:rsidP="00D660EA">
      <w:r w:rsidRPr="00ED4BE5">
        <w:t>А) транспортными магистралями;</w:t>
      </w:r>
    </w:p>
    <w:p w:rsidR="00016F9C" w:rsidRPr="00ED4BE5" w:rsidRDefault="00016F9C" w:rsidP="00D660EA">
      <w:r w:rsidRPr="00ED4BE5">
        <w:t>Б) городскими агломерациями;</w:t>
      </w:r>
    </w:p>
    <w:p w:rsidR="00016F9C" w:rsidRPr="00ED4BE5" w:rsidRDefault="00016F9C" w:rsidP="00D660EA">
      <w:r w:rsidRPr="00ED4BE5">
        <w:t>В) ареалом «пшеничного пояса»;</w:t>
      </w:r>
    </w:p>
    <w:p w:rsidR="00016F9C" w:rsidRPr="00ED4BE5" w:rsidRDefault="00016F9C" w:rsidP="00D660EA">
      <w:r w:rsidRPr="00ED4BE5">
        <w:t>Г) речными и озерными системами.</w:t>
      </w:r>
    </w:p>
    <w:p w:rsidR="00016F9C" w:rsidRPr="00ED4BE5" w:rsidRDefault="00016F9C" w:rsidP="00D660EA">
      <w:r w:rsidRPr="00ED4BE5">
        <w:t>5. Благоприятные условия для развития сельского хозяйства в США определяются в первую очередь:</w:t>
      </w:r>
    </w:p>
    <w:p w:rsidR="00016F9C" w:rsidRPr="00ED4BE5" w:rsidRDefault="00016F9C" w:rsidP="00D660EA">
      <w:r w:rsidRPr="00ED4BE5">
        <w:t>А) географическим положением;</w:t>
      </w:r>
    </w:p>
    <w:p w:rsidR="00016F9C" w:rsidRPr="00ED4BE5" w:rsidRDefault="00016F9C" w:rsidP="00D660EA">
      <w:r w:rsidRPr="00ED4BE5">
        <w:t>Б) обилием рек и озер;</w:t>
      </w:r>
    </w:p>
    <w:p w:rsidR="00016F9C" w:rsidRPr="00ED4BE5" w:rsidRDefault="00016F9C" w:rsidP="00D660EA">
      <w:r w:rsidRPr="00ED4BE5">
        <w:t>В) богатыми лесными ресурсами;</w:t>
      </w:r>
    </w:p>
    <w:p w:rsidR="00016F9C" w:rsidRPr="00ED4BE5" w:rsidRDefault="00016F9C" w:rsidP="00D660EA">
      <w:r w:rsidRPr="00ED4BE5">
        <w:t>Г) хорошими дорогами.</w:t>
      </w:r>
    </w:p>
    <w:p w:rsidR="00016F9C" w:rsidRPr="00ED4BE5" w:rsidRDefault="00016F9C" w:rsidP="00D660EA">
      <w:r w:rsidRPr="00ED4BE5">
        <w:t>6. Пшеничный пояс США находится:</w:t>
      </w:r>
    </w:p>
    <w:p w:rsidR="00016F9C" w:rsidRPr="00ED4BE5" w:rsidRDefault="00016F9C" w:rsidP="00D660EA">
      <w:r w:rsidRPr="00ED4BE5">
        <w:t>А) в Приозерных штатах;</w:t>
      </w:r>
    </w:p>
    <w:p w:rsidR="00016F9C" w:rsidRPr="00ED4BE5" w:rsidRDefault="00016F9C" w:rsidP="00D660EA">
      <w:r w:rsidRPr="00ED4BE5">
        <w:t>Б) на Тихоокеанском побережье;</w:t>
      </w:r>
    </w:p>
    <w:p w:rsidR="00016F9C" w:rsidRPr="00ED4BE5" w:rsidRDefault="00016F9C" w:rsidP="00D660EA">
      <w:r w:rsidRPr="00ED4BE5">
        <w:t>В) на побережье Мексиканского залива;</w:t>
      </w:r>
    </w:p>
    <w:p w:rsidR="00016F9C" w:rsidRPr="00ED4BE5" w:rsidRDefault="00016F9C" w:rsidP="00D660EA">
      <w:r w:rsidRPr="00ED4BE5">
        <w:t xml:space="preserve">Г) на Великих равнинах.  </w:t>
      </w:r>
    </w:p>
    <w:p w:rsidR="00016F9C" w:rsidRPr="00ED4BE5" w:rsidRDefault="00016F9C" w:rsidP="00D660EA">
      <w:r w:rsidRPr="00ED4BE5">
        <w:t>7. Главный район обрабатывающей промышленности в Канаде:</w:t>
      </w:r>
    </w:p>
    <w:p w:rsidR="00016F9C" w:rsidRPr="00ED4BE5" w:rsidRDefault="00016F9C" w:rsidP="00D660EA">
      <w:r w:rsidRPr="00ED4BE5">
        <w:t>А) около Великих Американских озер;</w:t>
      </w:r>
    </w:p>
    <w:p w:rsidR="00016F9C" w:rsidRPr="00ED4BE5" w:rsidRDefault="00016F9C" w:rsidP="00D660EA">
      <w:r w:rsidRPr="00ED4BE5">
        <w:t>Б) в степных провинциях страны;</w:t>
      </w:r>
    </w:p>
    <w:p w:rsidR="00016F9C" w:rsidRPr="00ED4BE5" w:rsidRDefault="00016F9C" w:rsidP="00D660EA">
      <w:r w:rsidRPr="00ED4BE5">
        <w:t>В) на Тихоокеанском побережье;</w:t>
      </w:r>
    </w:p>
    <w:p w:rsidR="00016F9C" w:rsidRPr="00ED4BE5" w:rsidRDefault="00016F9C" w:rsidP="00D660EA">
      <w:r w:rsidRPr="00ED4BE5">
        <w:t>Г) на побережье Гудзонова залива.</w:t>
      </w:r>
    </w:p>
    <w:p w:rsidR="00016F9C" w:rsidRPr="00ED4BE5" w:rsidRDefault="00016F9C" w:rsidP="00D660EA">
      <w:r w:rsidRPr="00ED4BE5">
        <w:t>8. в США ведущее место в грузообороте занимает транспорт:</w:t>
      </w:r>
    </w:p>
    <w:p w:rsidR="00016F9C" w:rsidRPr="00ED4BE5" w:rsidRDefault="00016F9C" w:rsidP="00D660EA">
      <w:r w:rsidRPr="00ED4BE5">
        <w:t>А) автомобильный;</w:t>
      </w:r>
    </w:p>
    <w:p w:rsidR="00016F9C" w:rsidRPr="00ED4BE5" w:rsidRDefault="00016F9C" w:rsidP="00D660EA">
      <w:r w:rsidRPr="00ED4BE5">
        <w:t>Б) железнодорожный;</w:t>
      </w:r>
    </w:p>
    <w:p w:rsidR="00016F9C" w:rsidRPr="00ED4BE5" w:rsidRDefault="00016F9C" w:rsidP="00D660EA">
      <w:r w:rsidRPr="00ED4BE5">
        <w:t>В) трубопроводный;</w:t>
      </w:r>
    </w:p>
    <w:p w:rsidR="00016F9C" w:rsidRPr="00ED4BE5" w:rsidRDefault="00016F9C" w:rsidP="00D660EA">
      <w:r w:rsidRPr="00ED4BE5">
        <w:t>Г) речной.</w:t>
      </w:r>
    </w:p>
    <w:p w:rsidR="00016F9C" w:rsidRPr="00ED4BE5" w:rsidRDefault="00016F9C" w:rsidP="00D660EA">
      <w:r w:rsidRPr="00ED4BE5">
        <w:t>9. Штаб – квартира  компании «Боинг»:</w:t>
      </w:r>
    </w:p>
    <w:p w:rsidR="00016F9C" w:rsidRPr="00ED4BE5" w:rsidRDefault="00016F9C" w:rsidP="00D660EA">
      <w:r w:rsidRPr="00ED4BE5">
        <w:t>А) Лос-Анджелес;</w:t>
      </w:r>
    </w:p>
    <w:p w:rsidR="00016F9C" w:rsidRPr="00ED4BE5" w:rsidRDefault="00016F9C" w:rsidP="00D660EA">
      <w:r w:rsidRPr="00ED4BE5">
        <w:t>Б) Сиэтл;</w:t>
      </w:r>
    </w:p>
    <w:p w:rsidR="00016F9C" w:rsidRPr="00ED4BE5" w:rsidRDefault="00016F9C" w:rsidP="00D660EA">
      <w:r w:rsidRPr="00ED4BE5">
        <w:t>В) Сан-Диего;</w:t>
      </w:r>
    </w:p>
    <w:p w:rsidR="00016F9C" w:rsidRPr="00ED4BE5" w:rsidRDefault="00016F9C" w:rsidP="00D660EA">
      <w:r w:rsidRPr="00ED4BE5">
        <w:t>Г) Портленд.</w:t>
      </w:r>
    </w:p>
    <w:p w:rsidR="00016F9C" w:rsidRPr="00ED4BE5" w:rsidRDefault="00016F9C" w:rsidP="00D660EA">
      <w:r w:rsidRPr="00ED4BE5">
        <w:t>10. Канада занимает первое место в мире по добыче:</w:t>
      </w:r>
    </w:p>
    <w:p w:rsidR="00016F9C" w:rsidRPr="00ED4BE5" w:rsidRDefault="00016F9C" w:rsidP="00D660EA">
      <w:r w:rsidRPr="00ED4BE5">
        <w:t>А) урана, цинка;</w:t>
      </w:r>
    </w:p>
    <w:p w:rsidR="00016F9C" w:rsidRPr="00ED4BE5" w:rsidRDefault="00016F9C" w:rsidP="00D660EA">
      <w:r w:rsidRPr="00ED4BE5">
        <w:t>Б) никель, калийные соли;</w:t>
      </w:r>
    </w:p>
    <w:p w:rsidR="00016F9C" w:rsidRPr="00ED4BE5" w:rsidRDefault="00016F9C" w:rsidP="00D660EA">
      <w:r w:rsidRPr="00ED4BE5">
        <w:t>В) меди и серебра;</w:t>
      </w:r>
    </w:p>
    <w:p w:rsidR="00016F9C" w:rsidRPr="00ED4BE5" w:rsidRDefault="00016F9C" w:rsidP="00D660EA">
      <w:r w:rsidRPr="00ED4BE5">
        <w:t xml:space="preserve">Г) золота и свинца. </w:t>
      </w:r>
    </w:p>
    <w:p w:rsidR="00016F9C" w:rsidRPr="00ED4BE5" w:rsidRDefault="00016F9C" w:rsidP="00D660EA"/>
    <w:p w:rsidR="00016F9C" w:rsidRPr="00ED4BE5" w:rsidRDefault="00016F9C" w:rsidP="00D660EA">
      <w:r>
        <w:t xml:space="preserve">11. </w:t>
      </w:r>
      <w:r w:rsidRPr="00ED4BE5">
        <w:t>На каждый предложенный вопрос дать полный аргументированный ответ из нескольких предложений.</w:t>
      </w:r>
    </w:p>
    <w:p w:rsidR="00016F9C" w:rsidRPr="00ED4BE5" w:rsidRDefault="00016F9C" w:rsidP="00D660EA">
      <w:pPr>
        <w:numPr>
          <w:ilvl w:val="0"/>
          <w:numId w:val="20"/>
        </w:numPr>
        <w:suppressAutoHyphens w:val="0"/>
      </w:pPr>
      <w:r w:rsidRPr="00ED4BE5">
        <w:t>Почему многие изделия из США ценятся во всем мире?</w:t>
      </w:r>
    </w:p>
    <w:p w:rsidR="00016F9C" w:rsidRPr="00ED4BE5" w:rsidRDefault="00016F9C" w:rsidP="00D660EA">
      <w:pPr>
        <w:numPr>
          <w:ilvl w:val="0"/>
          <w:numId w:val="20"/>
        </w:numPr>
        <w:suppressAutoHyphens w:val="0"/>
      </w:pPr>
      <w:r w:rsidRPr="00ED4BE5">
        <w:t>Докажите, что в условиях агробизнеса получила развитие постадийная специализация. Каково ее значение?</w:t>
      </w:r>
    </w:p>
    <w:p w:rsidR="00016F9C" w:rsidRPr="00E70D50" w:rsidRDefault="00016F9C" w:rsidP="00D660EA">
      <w:pPr>
        <w:rPr>
          <w:sz w:val="28"/>
          <w:szCs w:val="28"/>
        </w:rPr>
      </w:pPr>
    </w:p>
    <w:p w:rsidR="00016F9C" w:rsidRPr="00E70D50" w:rsidRDefault="00016F9C" w:rsidP="00D660EA">
      <w:pPr>
        <w:rPr>
          <w:sz w:val="28"/>
          <w:szCs w:val="28"/>
        </w:rPr>
      </w:pPr>
    </w:p>
    <w:p w:rsidR="00016F9C" w:rsidRDefault="00016F9C" w:rsidP="006509D2">
      <w:pPr>
        <w:rPr>
          <w:b/>
          <w:color w:val="0070C0"/>
          <w:sz w:val="24"/>
          <w:szCs w:val="24"/>
        </w:rPr>
      </w:pPr>
    </w:p>
    <w:p w:rsidR="00016F9C" w:rsidRDefault="00016F9C" w:rsidP="00D6137E">
      <w:pPr>
        <w:ind w:left="720"/>
        <w:jc w:val="center"/>
        <w:rPr>
          <w:b/>
          <w:color w:val="0070C0"/>
          <w:sz w:val="24"/>
          <w:szCs w:val="24"/>
        </w:rPr>
      </w:pPr>
    </w:p>
    <w:p w:rsidR="00016F9C" w:rsidRDefault="00016F9C" w:rsidP="006A08E8">
      <w:pPr>
        <w:pStyle w:val="ListParagraph"/>
        <w:ind w:left="1440"/>
        <w:jc w:val="both"/>
        <w:rPr>
          <w:sz w:val="24"/>
          <w:szCs w:val="24"/>
        </w:rPr>
      </w:pPr>
    </w:p>
    <w:p w:rsidR="00016F9C" w:rsidRDefault="00016F9C" w:rsidP="006A08E8">
      <w:pPr>
        <w:pStyle w:val="ListParagraph"/>
        <w:ind w:left="1440"/>
        <w:jc w:val="both"/>
        <w:rPr>
          <w:sz w:val="24"/>
          <w:szCs w:val="24"/>
        </w:rPr>
      </w:pPr>
    </w:p>
    <w:p w:rsidR="00016F9C" w:rsidRPr="00F33C67" w:rsidRDefault="00016F9C" w:rsidP="00643C08">
      <w:pPr>
        <w:rPr>
          <w:b/>
          <w:color w:val="0070C0"/>
          <w:sz w:val="24"/>
          <w:szCs w:val="24"/>
          <w:lang w:eastAsia="en-US"/>
        </w:rPr>
      </w:pPr>
      <w:r>
        <w:rPr>
          <w:b/>
          <w:color w:val="0070C0"/>
          <w:sz w:val="24"/>
          <w:szCs w:val="24"/>
        </w:rPr>
        <w:t xml:space="preserve">                                      Самостоятельная работа №5</w:t>
      </w:r>
    </w:p>
    <w:p w:rsidR="00016F9C" w:rsidRDefault="00016F9C" w:rsidP="006509D2">
      <w:pPr>
        <w:ind w:left="720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 xml:space="preserve">                              </w:t>
      </w:r>
      <w:r w:rsidRPr="00F33C67">
        <w:rPr>
          <w:b/>
          <w:color w:val="0070C0"/>
          <w:sz w:val="24"/>
          <w:szCs w:val="24"/>
        </w:rPr>
        <w:t>Т</w:t>
      </w:r>
      <w:r>
        <w:rPr>
          <w:b/>
          <w:color w:val="0070C0"/>
          <w:sz w:val="24"/>
          <w:szCs w:val="24"/>
        </w:rPr>
        <w:t xml:space="preserve">ема: Латинская Америка. </w:t>
      </w:r>
    </w:p>
    <w:p w:rsidR="00016F9C" w:rsidRDefault="00016F9C" w:rsidP="006A08E8">
      <w:pPr>
        <w:pStyle w:val="ListParagraph"/>
        <w:ind w:left="1440"/>
        <w:jc w:val="both"/>
        <w:rPr>
          <w:sz w:val="24"/>
          <w:szCs w:val="24"/>
        </w:rPr>
      </w:pPr>
    </w:p>
    <w:p w:rsidR="00016F9C" w:rsidRDefault="00016F9C" w:rsidP="004C6AD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</w:t>
      </w:r>
    </w:p>
    <w:p w:rsidR="00016F9C" w:rsidRDefault="00016F9C" w:rsidP="004C6AD5">
      <w:pPr>
        <w:rPr>
          <w:sz w:val="24"/>
          <w:szCs w:val="24"/>
        </w:rPr>
      </w:pPr>
    </w:p>
    <w:p w:rsidR="00016F9C" w:rsidRDefault="00016F9C" w:rsidP="004C6AD5">
      <w:pPr>
        <w:rPr>
          <w:sz w:val="24"/>
          <w:szCs w:val="24"/>
        </w:rPr>
      </w:pPr>
    </w:p>
    <w:p w:rsidR="00016F9C" w:rsidRDefault="00016F9C" w:rsidP="004C6AD5">
      <w:pPr>
        <w:rPr>
          <w:sz w:val="24"/>
          <w:szCs w:val="24"/>
        </w:rPr>
      </w:pPr>
    </w:p>
    <w:p w:rsidR="00016F9C" w:rsidRDefault="00016F9C" w:rsidP="004C6AD5">
      <w:pPr>
        <w:rPr>
          <w:sz w:val="24"/>
          <w:szCs w:val="24"/>
        </w:rPr>
      </w:pPr>
    </w:p>
    <w:p w:rsidR="00016F9C" w:rsidRDefault="00016F9C" w:rsidP="004C6AD5">
      <w:pPr>
        <w:rPr>
          <w:sz w:val="24"/>
          <w:szCs w:val="24"/>
        </w:rPr>
      </w:pPr>
    </w:p>
    <w:p w:rsidR="00016F9C" w:rsidRDefault="00016F9C" w:rsidP="004C6AD5">
      <w:pPr>
        <w:rPr>
          <w:sz w:val="24"/>
          <w:szCs w:val="24"/>
        </w:rPr>
      </w:pPr>
    </w:p>
    <w:p w:rsidR="00016F9C" w:rsidRDefault="00016F9C" w:rsidP="004C6AD5">
      <w:pPr>
        <w:rPr>
          <w:sz w:val="24"/>
          <w:szCs w:val="24"/>
        </w:rPr>
      </w:pPr>
    </w:p>
    <w:p w:rsidR="00016F9C" w:rsidRDefault="00016F9C" w:rsidP="004C6AD5">
      <w:pPr>
        <w:rPr>
          <w:sz w:val="24"/>
          <w:szCs w:val="24"/>
        </w:rPr>
      </w:pPr>
    </w:p>
    <w:p w:rsidR="00016F9C" w:rsidRDefault="00016F9C" w:rsidP="004C6AD5">
      <w:pPr>
        <w:rPr>
          <w:sz w:val="24"/>
          <w:szCs w:val="24"/>
        </w:rPr>
      </w:pPr>
    </w:p>
    <w:p w:rsidR="00016F9C" w:rsidRDefault="00016F9C" w:rsidP="004C6AD5">
      <w:pPr>
        <w:rPr>
          <w:sz w:val="24"/>
          <w:szCs w:val="24"/>
        </w:rPr>
      </w:pPr>
    </w:p>
    <w:p w:rsidR="00016F9C" w:rsidRDefault="00016F9C" w:rsidP="004C6AD5">
      <w:pPr>
        <w:rPr>
          <w:sz w:val="24"/>
          <w:szCs w:val="24"/>
        </w:rPr>
      </w:pPr>
    </w:p>
    <w:p w:rsidR="00016F9C" w:rsidRDefault="00016F9C" w:rsidP="004C6AD5">
      <w:pPr>
        <w:rPr>
          <w:sz w:val="24"/>
          <w:szCs w:val="24"/>
        </w:rPr>
      </w:pPr>
    </w:p>
    <w:p w:rsidR="00016F9C" w:rsidRDefault="00016F9C" w:rsidP="004C6AD5">
      <w:pPr>
        <w:rPr>
          <w:sz w:val="24"/>
          <w:szCs w:val="24"/>
        </w:rPr>
      </w:pPr>
    </w:p>
    <w:p w:rsidR="00016F9C" w:rsidRDefault="00016F9C" w:rsidP="004C6AD5">
      <w:pPr>
        <w:rPr>
          <w:sz w:val="24"/>
          <w:szCs w:val="24"/>
        </w:rPr>
      </w:pPr>
    </w:p>
    <w:p w:rsidR="00016F9C" w:rsidRDefault="00016F9C" w:rsidP="004C6AD5">
      <w:pPr>
        <w:rPr>
          <w:sz w:val="24"/>
          <w:szCs w:val="24"/>
        </w:rPr>
      </w:pPr>
    </w:p>
    <w:p w:rsidR="00016F9C" w:rsidRDefault="00016F9C" w:rsidP="004C6AD5">
      <w:pPr>
        <w:rPr>
          <w:sz w:val="24"/>
          <w:szCs w:val="24"/>
        </w:rPr>
      </w:pPr>
    </w:p>
    <w:p w:rsidR="00016F9C" w:rsidRDefault="00016F9C" w:rsidP="004C6AD5">
      <w:pPr>
        <w:rPr>
          <w:sz w:val="24"/>
          <w:szCs w:val="24"/>
        </w:rPr>
      </w:pPr>
    </w:p>
    <w:p w:rsidR="00016F9C" w:rsidRDefault="00016F9C" w:rsidP="004C6AD5">
      <w:pPr>
        <w:rPr>
          <w:sz w:val="24"/>
          <w:szCs w:val="24"/>
        </w:rPr>
      </w:pPr>
    </w:p>
    <w:p w:rsidR="00016F9C" w:rsidRDefault="00016F9C" w:rsidP="004C6AD5">
      <w:pPr>
        <w:rPr>
          <w:sz w:val="24"/>
          <w:szCs w:val="24"/>
        </w:rPr>
      </w:pPr>
    </w:p>
    <w:p w:rsidR="00016F9C" w:rsidRDefault="00016F9C" w:rsidP="004C6AD5">
      <w:pPr>
        <w:rPr>
          <w:sz w:val="24"/>
          <w:szCs w:val="24"/>
        </w:rPr>
      </w:pPr>
    </w:p>
    <w:p w:rsidR="00016F9C" w:rsidRDefault="00016F9C" w:rsidP="004C6AD5">
      <w:pPr>
        <w:rPr>
          <w:sz w:val="24"/>
          <w:szCs w:val="24"/>
        </w:rPr>
      </w:pPr>
    </w:p>
    <w:p w:rsidR="00016F9C" w:rsidRDefault="00016F9C" w:rsidP="004C6AD5">
      <w:pPr>
        <w:rPr>
          <w:sz w:val="24"/>
          <w:szCs w:val="24"/>
        </w:rPr>
      </w:pPr>
    </w:p>
    <w:p w:rsidR="00016F9C" w:rsidRDefault="00016F9C" w:rsidP="004C6AD5">
      <w:pPr>
        <w:rPr>
          <w:sz w:val="24"/>
          <w:szCs w:val="24"/>
        </w:rPr>
      </w:pPr>
    </w:p>
    <w:p w:rsidR="00016F9C" w:rsidRDefault="00016F9C" w:rsidP="004C6AD5">
      <w:pPr>
        <w:rPr>
          <w:sz w:val="24"/>
          <w:szCs w:val="24"/>
        </w:rPr>
      </w:pPr>
    </w:p>
    <w:p w:rsidR="00016F9C" w:rsidRDefault="00016F9C" w:rsidP="004C6AD5">
      <w:pPr>
        <w:rPr>
          <w:sz w:val="24"/>
          <w:szCs w:val="24"/>
        </w:rPr>
      </w:pPr>
    </w:p>
    <w:p w:rsidR="00016F9C" w:rsidRDefault="00016F9C" w:rsidP="004C6AD5">
      <w:pPr>
        <w:rPr>
          <w:sz w:val="24"/>
          <w:szCs w:val="24"/>
        </w:rPr>
      </w:pPr>
    </w:p>
    <w:p w:rsidR="00016F9C" w:rsidRDefault="00016F9C" w:rsidP="004C6AD5">
      <w:pPr>
        <w:rPr>
          <w:sz w:val="24"/>
          <w:szCs w:val="24"/>
        </w:rPr>
      </w:pPr>
    </w:p>
    <w:p w:rsidR="00016F9C" w:rsidRDefault="00016F9C" w:rsidP="004C6AD5">
      <w:pPr>
        <w:rPr>
          <w:sz w:val="24"/>
          <w:szCs w:val="24"/>
        </w:rPr>
      </w:pPr>
    </w:p>
    <w:p w:rsidR="00016F9C" w:rsidRDefault="00016F9C" w:rsidP="004C6AD5">
      <w:pPr>
        <w:rPr>
          <w:sz w:val="24"/>
          <w:szCs w:val="24"/>
        </w:rPr>
      </w:pPr>
    </w:p>
    <w:p w:rsidR="00016F9C" w:rsidRDefault="00016F9C" w:rsidP="004C6AD5">
      <w:pPr>
        <w:rPr>
          <w:sz w:val="24"/>
          <w:szCs w:val="24"/>
        </w:rPr>
      </w:pPr>
    </w:p>
    <w:p w:rsidR="00016F9C" w:rsidRDefault="00016F9C" w:rsidP="004C6AD5">
      <w:pPr>
        <w:rPr>
          <w:sz w:val="24"/>
          <w:szCs w:val="24"/>
        </w:rPr>
      </w:pPr>
    </w:p>
    <w:p w:rsidR="00016F9C" w:rsidRDefault="00016F9C" w:rsidP="004C6AD5">
      <w:pPr>
        <w:rPr>
          <w:sz w:val="24"/>
          <w:szCs w:val="24"/>
        </w:rPr>
      </w:pPr>
    </w:p>
    <w:p w:rsidR="00016F9C" w:rsidRDefault="00016F9C" w:rsidP="004C6AD5">
      <w:pPr>
        <w:rPr>
          <w:sz w:val="24"/>
          <w:szCs w:val="24"/>
        </w:rPr>
      </w:pPr>
    </w:p>
    <w:p w:rsidR="00016F9C" w:rsidRDefault="00016F9C" w:rsidP="004C6AD5">
      <w:pPr>
        <w:rPr>
          <w:sz w:val="24"/>
          <w:szCs w:val="24"/>
        </w:rPr>
      </w:pPr>
    </w:p>
    <w:p w:rsidR="00016F9C" w:rsidRDefault="00016F9C" w:rsidP="004C6AD5">
      <w:pPr>
        <w:rPr>
          <w:sz w:val="24"/>
          <w:szCs w:val="24"/>
        </w:rPr>
      </w:pPr>
    </w:p>
    <w:p w:rsidR="00016F9C" w:rsidRDefault="00016F9C" w:rsidP="004C6AD5">
      <w:pPr>
        <w:rPr>
          <w:sz w:val="24"/>
          <w:szCs w:val="24"/>
        </w:rPr>
      </w:pPr>
    </w:p>
    <w:p w:rsidR="00016F9C" w:rsidRDefault="00016F9C" w:rsidP="004C6AD5">
      <w:pPr>
        <w:rPr>
          <w:sz w:val="24"/>
          <w:szCs w:val="24"/>
        </w:rPr>
      </w:pPr>
    </w:p>
    <w:p w:rsidR="00016F9C" w:rsidRDefault="00016F9C" w:rsidP="004C6AD5">
      <w:pPr>
        <w:rPr>
          <w:sz w:val="24"/>
          <w:szCs w:val="24"/>
        </w:rPr>
      </w:pPr>
    </w:p>
    <w:p w:rsidR="00016F9C" w:rsidRDefault="00016F9C" w:rsidP="004C6AD5">
      <w:pPr>
        <w:rPr>
          <w:sz w:val="24"/>
          <w:szCs w:val="24"/>
        </w:rPr>
      </w:pPr>
    </w:p>
    <w:p w:rsidR="00016F9C" w:rsidRDefault="00016F9C" w:rsidP="004C6AD5">
      <w:pPr>
        <w:rPr>
          <w:sz w:val="24"/>
          <w:szCs w:val="24"/>
        </w:rPr>
      </w:pPr>
    </w:p>
    <w:p w:rsidR="00016F9C" w:rsidRDefault="00016F9C" w:rsidP="004C6AD5">
      <w:pPr>
        <w:rPr>
          <w:sz w:val="24"/>
          <w:szCs w:val="24"/>
        </w:rPr>
      </w:pPr>
    </w:p>
    <w:p w:rsidR="00016F9C" w:rsidRDefault="00016F9C" w:rsidP="004C6AD5">
      <w:pPr>
        <w:rPr>
          <w:sz w:val="24"/>
          <w:szCs w:val="24"/>
        </w:rPr>
      </w:pPr>
    </w:p>
    <w:p w:rsidR="00016F9C" w:rsidRDefault="00016F9C" w:rsidP="004C6AD5">
      <w:pPr>
        <w:rPr>
          <w:sz w:val="24"/>
          <w:szCs w:val="24"/>
        </w:rPr>
      </w:pPr>
    </w:p>
    <w:p w:rsidR="00016F9C" w:rsidRDefault="00016F9C" w:rsidP="004C6AD5">
      <w:pPr>
        <w:rPr>
          <w:sz w:val="24"/>
          <w:szCs w:val="24"/>
        </w:rPr>
      </w:pPr>
    </w:p>
    <w:p w:rsidR="00016F9C" w:rsidRPr="00567ACB" w:rsidRDefault="00016F9C" w:rsidP="004C6AD5">
      <w:pPr>
        <w:rPr>
          <w:b/>
          <w:color w:val="0070C0"/>
          <w:spacing w:val="30"/>
          <w:sz w:val="24"/>
          <w:szCs w:val="24"/>
          <w:lang w:val="uk-UA"/>
        </w:rPr>
      </w:pPr>
      <w:r>
        <w:rPr>
          <w:sz w:val="24"/>
          <w:szCs w:val="24"/>
        </w:rPr>
        <w:t xml:space="preserve">                                                 </w:t>
      </w:r>
      <w:r w:rsidRPr="00567ACB">
        <w:rPr>
          <w:b/>
          <w:color w:val="0070C0"/>
          <w:spacing w:val="30"/>
          <w:sz w:val="24"/>
          <w:szCs w:val="24"/>
          <w:lang w:val="uk-UA"/>
        </w:rPr>
        <w:t>Устный опрос</w:t>
      </w:r>
    </w:p>
    <w:p w:rsidR="00016F9C" w:rsidRPr="00567ACB" w:rsidRDefault="00016F9C" w:rsidP="00D96FC8">
      <w:pPr>
        <w:jc w:val="center"/>
        <w:rPr>
          <w:b/>
          <w:color w:val="0070C0"/>
          <w:sz w:val="24"/>
          <w:szCs w:val="24"/>
        </w:rPr>
      </w:pPr>
      <w:r w:rsidRPr="00567ACB">
        <w:rPr>
          <w:b/>
          <w:color w:val="0070C0"/>
          <w:spacing w:val="30"/>
          <w:sz w:val="24"/>
          <w:szCs w:val="24"/>
          <w:lang w:val="uk-UA"/>
        </w:rPr>
        <w:t xml:space="preserve"> по теме:</w:t>
      </w:r>
      <w:r w:rsidRPr="00567ACB">
        <w:rPr>
          <w:b/>
          <w:color w:val="0070C0"/>
          <w:sz w:val="24"/>
          <w:szCs w:val="24"/>
        </w:rPr>
        <w:t xml:space="preserve"> Россия в современном мире. Глобальные аспекты современных глобальных проблем человечества</w:t>
      </w:r>
    </w:p>
    <w:p w:rsidR="00016F9C" w:rsidRPr="00567ACB" w:rsidRDefault="00016F9C" w:rsidP="00D96FC8">
      <w:pPr>
        <w:jc w:val="center"/>
        <w:rPr>
          <w:b/>
          <w:spacing w:val="30"/>
          <w:sz w:val="24"/>
          <w:szCs w:val="24"/>
          <w:lang w:val="uk-UA"/>
        </w:rPr>
      </w:pPr>
    </w:p>
    <w:p w:rsidR="00016F9C" w:rsidRPr="00567ACB" w:rsidRDefault="00016F9C" w:rsidP="00567ACB">
      <w:pPr>
        <w:pStyle w:val="ListParagraph"/>
        <w:numPr>
          <w:ilvl w:val="0"/>
          <w:numId w:val="9"/>
        </w:numPr>
        <w:jc w:val="both"/>
        <w:rPr>
          <w:sz w:val="24"/>
          <w:szCs w:val="24"/>
        </w:rPr>
      </w:pPr>
      <w:r w:rsidRPr="00567ACB">
        <w:rPr>
          <w:sz w:val="24"/>
          <w:szCs w:val="24"/>
        </w:rPr>
        <w:t>Росссия на политической карте мира (геополитическое и геоэкономическое положение РФ в мире)</w:t>
      </w:r>
    </w:p>
    <w:p w:rsidR="00016F9C" w:rsidRPr="00567ACB" w:rsidRDefault="00016F9C" w:rsidP="00567ACB">
      <w:pPr>
        <w:pStyle w:val="10"/>
        <w:numPr>
          <w:ilvl w:val="0"/>
          <w:numId w:val="9"/>
        </w:numPr>
        <w:spacing w:line="240" w:lineRule="auto"/>
        <w:jc w:val="both"/>
        <w:rPr>
          <w:sz w:val="24"/>
          <w:szCs w:val="24"/>
          <w:lang w:val="ru-RU"/>
        </w:rPr>
      </w:pPr>
      <w:r w:rsidRPr="00567ACB">
        <w:rPr>
          <w:sz w:val="24"/>
          <w:szCs w:val="24"/>
        </w:rPr>
        <w:t xml:space="preserve">Россия </w:t>
      </w:r>
      <w:r w:rsidRPr="00567ACB">
        <w:rPr>
          <w:sz w:val="24"/>
          <w:szCs w:val="24"/>
          <w:lang w:val="ru-RU"/>
        </w:rPr>
        <w:t>в мировой политике, природно-ресурсном и людском потенциале</w:t>
      </w:r>
    </w:p>
    <w:p w:rsidR="00016F9C" w:rsidRPr="00567ACB" w:rsidRDefault="00016F9C" w:rsidP="00567ACB">
      <w:pPr>
        <w:pStyle w:val="10"/>
        <w:numPr>
          <w:ilvl w:val="0"/>
          <w:numId w:val="9"/>
        </w:numPr>
        <w:spacing w:line="240" w:lineRule="auto"/>
        <w:jc w:val="both"/>
        <w:rPr>
          <w:color w:val="000000"/>
          <w:sz w:val="24"/>
          <w:szCs w:val="24"/>
        </w:rPr>
      </w:pPr>
      <w:r w:rsidRPr="00567ACB">
        <w:rPr>
          <w:color w:val="000000"/>
          <w:sz w:val="24"/>
          <w:szCs w:val="24"/>
        </w:rPr>
        <w:t>Особенности географии и структуры международной торговли</w:t>
      </w:r>
      <w:r w:rsidRPr="00567ACB">
        <w:rPr>
          <w:color w:val="000000"/>
          <w:sz w:val="24"/>
          <w:szCs w:val="24"/>
          <w:lang w:val="ru-RU"/>
        </w:rPr>
        <w:t xml:space="preserve"> (экспортно-импортные связи)</w:t>
      </w:r>
    </w:p>
    <w:p w:rsidR="00016F9C" w:rsidRPr="00567ACB" w:rsidRDefault="00016F9C" w:rsidP="00567ACB">
      <w:pPr>
        <w:pStyle w:val="10"/>
        <w:numPr>
          <w:ilvl w:val="0"/>
          <w:numId w:val="9"/>
        </w:numPr>
        <w:spacing w:line="240" w:lineRule="auto"/>
        <w:jc w:val="both"/>
        <w:rPr>
          <w:sz w:val="24"/>
          <w:szCs w:val="24"/>
          <w:lang w:val="ru-RU"/>
        </w:rPr>
      </w:pPr>
      <w:r w:rsidRPr="00567ACB">
        <w:rPr>
          <w:sz w:val="24"/>
          <w:szCs w:val="24"/>
        </w:rPr>
        <w:t>Участие России в международных организациях</w:t>
      </w:r>
    </w:p>
    <w:p w:rsidR="00016F9C" w:rsidRPr="00567ACB" w:rsidRDefault="00016F9C" w:rsidP="00567ACB">
      <w:pPr>
        <w:pStyle w:val="ListParagraph"/>
        <w:numPr>
          <w:ilvl w:val="0"/>
          <w:numId w:val="9"/>
        </w:numPr>
        <w:jc w:val="both"/>
        <w:rPr>
          <w:b/>
          <w:sz w:val="24"/>
          <w:szCs w:val="24"/>
        </w:rPr>
      </w:pPr>
      <w:r w:rsidRPr="00567ACB">
        <w:rPr>
          <w:color w:val="000000"/>
          <w:sz w:val="24"/>
          <w:szCs w:val="24"/>
        </w:rPr>
        <w:t>Участие  России в Международных социально-экономических и геоэкологических проектах</w:t>
      </w:r>
    </w:p>
    <w:p w:rsidR="00016F9C" w:rsidRPr="00567ACB" w:rsidRDefault="00016F9C" w:rsidP="00567ACB">
      <w:pPr>
        <w:pStyle w:val="ListParagraph"/>
        <w:numPr>
          <w:ilvl w:val="0"/>
          <w:numId w:val="9"/>
        </w:numPr>
        <w:jc w:val="both"/>
        <w:rPr>
          <w:sz w:val="24"/>
          <w:szCs w:val="24"/>
        </w:rPr>
      </w:pPr>
      <w:r w:rsidRPr="00567ACB">
        <w:rPr>
          <w:sz w:val="24"/>
          <w:szCs w:val="24"/>
        </w:rPr>
        <w:t>Глобальные проблемы человечества</w:t>
      </w:r>
    </w:p>
    <w:p w:rsidR="00016F9C" w:rsidRDefault="00016F9C" w:rsidP="00567ACB">
      <w:pPr>
        <w:pStyle w:val="10"/>
        <w:numPr>
          <w:ilvl w:val="0"/>
          <w:numId w:val="9"/>
        </w:numPr>
        <w:spacing w:line="240" w:lineRule="auto"/>
        <w:jc w:val="both"/>
        <w:rPr>
          <w:iCs/>
          <w:color w:val="000000"/>
          <w:sz w:val="24"/>
          <w:szCs w:val="24"/>
        </w:rPr>
      </w:pPr>
      <w:r w:rsidRPr="00E25729">
        <w:rPr>
          <w:iCs/>
          <w:color w:val="000000"/>
          <w:sz w:val="24"/>
          <w:szCs w:val="24"/>
        </w:rPr>
        <w:t>Проблема преодоления отсталости развивающихся стран</w:t>
      </w:r>
    </w:p>
    <w:p w:rsidR="00016F9C" w:rsidRDefault="00016F9C" w:rsidP="00567ACB">
      <w:pPr>
        <w:pStyle w:val="10"/>
        <w:numPr>
          <w:ilvl w:val="0"/>
          <w:numId w:val="9"/>
        </w:numPr>
        <w:spacing w:line="240" w:lineRule="auto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Стратегия устойчивого развития</w:t>
      </w:r>
    </w:p>
    <w:p w:rsidR="00016F9C" w:rsidRDefault="00016F9C" w:rsidP="00567ACB">
      <w:pPr>
        <w:pStyle w:val="10"/>
        <w:spacing w:line="240" w:lineRule="auto"/>
        <w:jc w:val="both"/>
        <w:rPr>
          <w:color w:val="000000"/>
          <w:sz w:val="24"/>
          <w:szCs w:val="24"/>
          <w:lang w:val="ru-RU"/>
        </w:rPr>
      </w:pPr>
    </w:p>
    <w:p w:rsidR="00016F9C" w:rsidRDefault="00016F9C" w:rsidP="00567ACB">
      <w:pPr>
        <w:pStyle w:val="10"/>
        <w:spacing w:line="240" w:lineRule="auto"/>
        <w:jc w:val="both"/>
        <w:rPr>
          <w:color w:val="000000"/>
          <w:sz w:val="24"/>
          <w:szCs w:val="24"/>
          <w:lang w:val="ru-RU"/>
        </w:rPr>
      </w:pPr>
    </w:p>
    <w:p w:rsidR="00016F9C" w:rsidRDefault="00016F9C" w:rsidP="00567ACB">
      <w:pPr>
        <w:pStyle w:val="10"/>
        <w:spacing w:line="240" w:lineRule="auto"/>
        <w:jc w:val="both"/>
        <w:rPr>
          <w:color w:val="000000"/>
          <w:sz w:val="24"/>
          <w:szCs w:val="24"/>
          <w:lang w:val="ru-RU"/>
        </w:rPr>
      </w:pPr>
    </w:p>
    <w:p w:rsidR="00016F9C" w:rsidRDefault="00016F9C" w:rsidP="00567ACB">
      <w:pPr>
        <w:pStyle w:val="10"/>
        <w:spacing w:line="240" w:lineRule="auto"/>
        <w:jc w:val="both"/>
        <w:rPr>
          <w:color w:val="000000"/>
          <w:sz w:val="24"/>
          <w:szCs w:val="24"/>
          <w:lang w:val="ru-RU"/>
        </w:rPr>
      </w:pPr>
    </w:p>
    <w:p w:rsidR="00016F9C" w:rsidRDefault="00016F9C" w:rsidP="00567ACB">
      <w:pPr>
        <w:pStyle w:val="10"/>
        <w:spacing w:line="240" w:lineRule="auto"/>
        <w:jc w:val="both"/>
        <w:rPr>
          <w:color w:val="000000"/>
          <w:sz w:val="24"/>
          <w:szCs w:val="24"/>
          <w:lang w:val="ru-RU"/>
        </w:rPr>
      </w:pPr>
    </w:p>
    <w:p w:rsidR="00016F9C" w:rsidRDefault="00016F9C" w:rsidP="00567ACB">
      <w:pPr>
        <w:pStyle w:val="10"/>
        <w:spacing w:line="240" w:lineRule="auto"/>
        <w:jc w:val="both"/>
        <w:rPr>
          <w:color w:val="000000"/>
          <w:sz w:val="24"/>
          <w:szCs w:val="24"/>
          <w:lang w:val="ru-RU"/>
        </w:rPr>
      </w:pPr>
    </w:p>
    <w:p w:rsidR="00016F9C" w:rsidRDefault="00016F9C" w:rsidP="00567ACB">
      <w:pPr>
        <w:pStyle w:val="10"/>
        <w:spacing w:line="240" w:lineRule="auto"/>
        <w:jc w:val="both"/>
        <w:rPr>
          <w:color w:val="000000"/>
          <w:sz w:val="24"/>
          <w:szCs w:val="24"/>
          <w:lang w:val="ru-RU"/>
        </w:rPr>
      </w:pPr>
    </w:p>
    <w:p w:rsidR="00016F9C" w:rsidRDefault="00016F9C" w:rsidP="00567ACB">
      <w:pPr>
        <w:pStyle w:val="10"/>
        <w:spacing w:line="240" w:lineRule="auto"/>
        <w:jc w:val="both"/>
        <w:rPr>
          <w:color w:val="000000"/>
          <w:sz w:val="24"/>
          <w:szCs w:val="24"/>
          <w:lang w:val="ru-RU"/>
        </w:rPr>
      </w:pPr>
    </w:p>
    <w:p w:rsidR="00016F9C" w:rsidRDefault="00016F9C" w:rsidP="00567ACB">
      <w:pPr>
        <w:pStyle w:val="10"/>
        <w:spacing w:line="240" w:lineRule="auto"/>
        <w:jc w:val="both"/>
        <w:rPr>
          <w:color w:val="000000"/>
          <w:sz w:val="24"/>
          <w:szCs w:val="24"/>
          <w:lang w:val="ru-RU"/>
        </w:rPr>
      </w:pPr>
    </w:p>
    <w:p w:rsidR="00016F9C" w:rsidRDefault="00016F9C" w:rsidP="00567ACB">
      <w:pPr>
        <w:pStyle w:val="10"/>
        <w:spacing w:line="240" w:lineRule="auto"/>
        <w:jc w:val="both"/>
        <w:rPr>
          <w:color w:val="000000"/>
          <w:sz w:val="24"/>
          <w:szCs w:val="24"/>
          <w:lang w:val="ru-RU"/>
        </w:rPr>
      </w:pPr>
    </w:p>
    <w:p w:rsidR="00016F9C" w:rsidRDefault="00016F9C" w:rsidP="00567ACB">
      <w:pPr>
        <w:pStyle w:val="10"/>
        <w:spacing w:line="240" w:lineRule="auto"/>
        <w:jc w:val="both"/>
        <w:rPr>
          <w:color w:val="000000"/>
          <w:sz w:val="24"/>
          <w:szCs w:val="24"/>
          <w:lang w:val="ru-RU"/>
        </w:rPr>
      </w:pPr>
    </w:p>
    <w:p w:rsidR="00016F9C" w:rsidRDefault="00016F9C" w:rsidP="00567ACB">
      <w:pPr>
        <w:pStyle w:val="10"/>
        <w:spacing w:line="240" w:lineRule="auto"/>
        <w:jc w:val="both"/>
        <w:rPr>
          <w:color w:val="000000"/>
          <w:sz w:val="24"/>
          <w:szCs w:val="24"/>
          <w:lang w:val="ru-RU"/>
        </w:rPr>
      </w:pPr>
    </w:p>
    <w:p w:rsidR="00016F9C" w:rsidRDefault="00016F9C" w:rsidP="00567ACB">
      <w:pPr>
        <w:pStyle w:val="10"/>
        <w:spacing w:line="240" w:lineRule="auto"/>
        <w:jc w:val="both"/>
        <w:rPr>
          <w:color w:val="000000"/>
          <w:sz w:val="24"/>
          <w:szCs w:val="24"/>
          <w:lang w:val="ru-RU"/>
        </w:rPr>
      </w:pPr>
    </w:p>
    <w:p w:rsidR="00016F9C" w:rsidRDefault="00016F9C" w:rsidP="00567ACB">
      <w:pPr>
        <w:pStyle w:val="10"/>
        <w:spacing w:line="240" w:lineRule="auto"/>
        <w:jc w:val="both"/>
        <w:rPr>
          <w:color w:val="000000"/>
          <w:sz w:val="24"/>
          <w:szCs w:val="24"/>
          <w:lang w:val="ru-RU"/>
        </w:rPr>
      </w:pPr>
    </w:p>
    <w:p w:rsidR="00016F9C" w:rsidRDefault="00016F9C" w:rsidP="00567ACB">
      <w:pPr>
        <w:pStyle w:val="10"/>
        <w:spacing w:line="240" w:lineRule="auto"/>
        <w:jc w:val="both"/>
        <w:rPr>
          <w:color w:val="000000"/>
          <w:sz w:val="24"/>
          <w:szCs w:val="24"/>
          <w:lang w:val="ru-RU"/>
        </w:rPr>
      </w:pPr>
    </w:p>
    <w:p w:rsidR="00016F9C" w:rsidRDefault="00016F9C" w:rsidP="00567ACB">
      <w:pPr>
        <w:pStyle w:val="10"/>
        <w:spacing w:line="240" w:lineRule="auto"/>
        <w:jc w:val="both"/>
        <w:rPr>
          <w:color w:val="000000"/>
          <w:sz w:val="24"/>
          <w:szCs w:val="24"/>
          <w:lang w:val="ru-RU"/>
        </w:rPr>
      </w:pPr>
    </w:p>
    <w:p w:rsidR="00016F9C" w:rsidRDefault="00016F9C" w:rsidP="00567ACB">
      <w:pPr>
        <w:pStyle w:val="10"/>
        <w:spacing w:line="240" w:lineRule="auto"/>
        <w:jc w:val="both"/>
        <w:rPr>
          <w:color w:val="000000"/>
          <w:sz w:val="24"/>
          <w:szCs w:val="24"/>
          <w:lang w:val="ru-RU"/>
        </w:rPr>
      </w:pPr>
    </w:p>
    <w:p w:rsidR="00016F9C" w:rsidRDefault="00016F9C" w:rsidP="00567ACB">
      <w:pPr>
        <w:pStyle w:val="10"/>
        <w:spacing w:line="240" w:lineRule="auto"/>
        <w:jc w:val="both"/>
        <w:rPr>
          <w:color w:val="000000"/>
          <w:sz w:val="24"/>
          <w:szCs w:val="24"/>
          <w:lang w:val="ru-RU"/>
        </w:rPr>
      </w:pPr>
    </w:p>
    <w:p w:rsidR="00016F9C" w:rsidRDefault="00016F9C" w:rsidP="00567ACB">
      <w:pPr>
        <w:pStyle w:val="10"/>
        <w:spacing w:line="240" w:lineRule="auto"/>
        <w:jc w:val="both"/>
        <w:rPr>
          <w:color w:val="000000"/>
          <w:sz w:val="24"/>
          <w:szCs w:val="24"/>
          <w:lang w:val="ru-RU"/>
        </w:rPr>
      </w:pPr>
    </w:p>
    <w:p w:rsidR="00016F9C" w:rsidRDefault="00016F9C" w:rsidP="00567ACB">
      <w:pPr>
        <w:pStyle w:val="10"/>
        <w:spacing w:line="240" w:lineRule="auto"/>
        <w:jc w:val="both"/>
        <w:rPr>
          <w:color w:val="000000"/>
          <w:sz w:val="24"/>
          <w:szCs w:val="24"/>
          <w:lang w:val="ru-RU"/>
        </w:rPr>
      </w:pPr>
    </w:p>
    <w:p w:rsidR="00016F9C" w:rsidRDefault="00016F9C" w:rsidP="00567ACB">
      <w:pPr>
        <w:pStyle w:val="10"/>
        <w:spacing w:line="240" w:lineRule="auto"/>
        <w:jc w:val="both"/>
        <w:rPr>
          <w:color w:val="000000"/>
          <w:sz w:val="24"/>
          <w:szCs w:val="24"/>
          <w:lang w:val="ru-RU"/>
        </w:rPr>
      </w:pPr>
    </w:p>
    <w:p w:rsidR="00016F9C" w:rsidRDefault="00016F9C" w:rsidP="00567ACB">
      <w:pPr>
        <w:pStyle w:val="10"/>
        <w:spacing w:line="240" w:lineRule="auto"/>
        <w:jc w:val="both"/>
        <w:rPr>
          <w:color w:val="000000"/>
          <w:sz w:val="24"/>
          <w:szCs w:val="24"/>
          <w:lang w:val="ru-RU"/>
        </w:rPr>
      </w:pPr>
    </w:p>
    <w:p w:rsidR="00016F9C" w:rsidRDefault="00016F9C" w:rsidP="00567ACB">
      <w:pPr>
        <w:pStyle w:val="10"/>
        <w:spacing w:line="240" w:lineRule="auto"/>
        <w:jc w:val="both"/>
        <w:rPr>
          <w:color w:val="000000"/>
          <w:sz w:val="24"/>
          <w:szCs w:val="24"/>
          <w:lang w:val="ru-RU"/>
        </w:rPr>
      </w:pPr>
    </w:p>
    <w:p w:rsidR="00016F9C" w:rsidRDefault="00016F9C" w:rsidP="00567ACB">
      <w:pPr>
        <w:pStyle w:val="10"/>
        <w:spacing w:line="240" w:lineRule="auto"/>
        <w:jc w:val="both"/>
        <w:rPr>
          <w:color w:val="000000"/>
          <w:sz w:val="24"/>
          <w:szCs w:val="24"/>
          <w:lang w:val="ru-RU"/>
        </w:rPr>
      </w:pPr>
    </w:p>
    <w:p w:rsidR="00016F9C" w:rsidRDefault="00016F9C" w:rsidP="00567ACB">
      <w:pPr>
        <w:pStyle w:val="10"/>
        <w:spacing w:line="240" w:lineRule="auto"/>
        <w:jc w:val="both"/>
        <w:rPr>
          <w:color w:val="000000"/>
          <w:sz w:val="24"/>
          <w:szCs w:val="24"/>
          <w:lang w:val="ru-RU"/>
        </w:rPr>
      </w:pPr>
    </w:p>
    <w:p w:rsidR="00016F9C" w:rsidRDefault="00016F9C" w:rsidP="00567ACB">
      <w:pPr>
        <w:pStyle w:val="10"/>
        <w:spacing w:line="240" w:lineRule="auto"/>
        <w:jc w:val="both"/>
        <w:rPr>
          <w:color w:val="000000"/>
          <w:sz w:val="24"/>
          <w:szCs w:val="24"/>
          <w:lang w:val="ru-RU"/>
        </w:rPr>
      </w:pPr>
    </w:p>
    <w:p w:rsidR="00016F9C" w:rsidRDefault="00016F9C" w:rsidP="00567ACB">
      <w:pPr>
        <w:pStyle w:val="10"/>
        <w:spacing w:line="240" w:lineRule="auto"/>
        <w:jc w:val="both"/>
        <w:rPr>
          <w:color w:val="000000"/>
          <w:sz w:val="24"/>
          <w:szCs w:val="24"/>
          <w:lang w:val="ru-RU"/>
        </w:rPr>
      </w:pPr>
    </w:p>
    <w:p w:rsidR="00016F9C" w:rsidRDefault="00016F9C" w:rsidP="00567ACB">
      <w:pPr>
        <w:pStyle w:val="10"/>
        <w:spacing w:line="240" w:lineRule="auto"/>
        <w:jc w:val="both"/>
        <w:rPr>
          <w:color w:val="000000"/>
          <w:sz w:val="24"/>
          <w:szCs w:val="24"/>
          <w:lang w:val="ru-RU"/>
        </w:rPr>
      </w:pPr>
    </w:p>
    <w:p w:rsidR="00016F9C" w:rsidRDefault="00016F9C" w:rsidP="00567ACB">
      <w:pPr>
        <w:pStyle w:val="10"/>
        <w:spacing w:line="240" w:lineRule="auto"/>
        <w:jc w:val="both"/>
        <w:rPr>
          <w:color w:val="000000"/>
          <w:sz w:val="24"/>
          <w:szCs w:val="24"/>
          <w:lang w:val="ru-RU"/>
        </w:rPr>
      </w:pPr>
    </w:p>
    <w:p w:rsidR="00016F9C" w:rsidRDefault="00016F9C" w:rsidP="00567ACB">
      <w:pPr>
        <w:pStyle w:val="10"/>
        <w:spacing w:line="240" w:lineRule="auto"/>
        <w:jc w:val="both"/>
        <w:rPr>
          <w:color w:val="000000"/>
          <w:sz w:val="24"/>
          <w:szCs w:val="24"/>
          <w:lang w:val="ru-RU"/>
        </w:rPr>
      </w:pPr>
    </w:p>
    <w:p w:rsidR="00016F9C" w:rsidRDefault="00016F9C" w:rsidP="00567ACB">
      <w:pPr>
        <w:pStyle w:val="10"/>
        <w:spacing w:line="240" w:lineRule="auto"/>
        <w:jc w:val="both"/>
        <w:rPr>
          <w:color w:val="000000"/>
          <w:sz w:val="24"/>
          <w:szCs w:val="24"/>
          <w:lang w:val="ru-RU"/>
        </w:rPr>
      </w:pPr>
    </w:p>
    <w:p w:rsidR="00016F9C" w:rsidRDefault="00016F9C" w:rsidP="00567ACB">
      <w:pPr>
        <w:pStyle w:val="10"/>
        <w:spacing w:line="240" w:lineRule="auto"/>
        <w:jc w:val="both"/>
        <w:rPr>
          <w:color w:val="000000"/>
          <w:sz w:val="24"/>
          <w:szCs w:val="24"/>
          <w:lang w:val="ru-RU"/>
        </w:rPr>
      </w:pPr>
    </w:p>
    <w:p w:rsidR="00016F9C" w:rsidRDefault="00016F9C" w:rsidP="00567ACB">
      <w:pPr>
        <w:pStyle w:val="10"/>
        <w:spacing w:line="240" w:lineRule="auto"/>
        <w:jc w:val="both"/>
        <w:rPr>
          <w:color w:val="000000"/>
          <w:sz w:val="24"/>
          <w:szCs w:val="24"/>
          <w:lang w:val="ru-RU"/>
        </w:rPr>
      </w:pPr>
    </w:p>
    <w:p w:rsidR="00016F9C" w:rsidRDefault="00016F9C" w:rsidP="00932663">
      <w:pPr>
        <w:pStyle w:val="10"/>
        <w:spacing w:line="240" w:lineRule="auto"/>
        <w:ind w:firstLine="0"/>
        <w:jc w:val="both"/>
        <w:rPr>
          <w:color w:val="000000"/>
          <w:sz w:val="24"/>
          <w:szCs w:val="24"/>
          <w:lang w:val="ru-RU"/>
        </w:rPr>
      </w:pPr>
    </w:p>
    <w:p w:rsidR="00016F9C" w:rsidRDefault="00016F9C" w:rsidP="00567ACB">
      <w:pPr>
        <w:pStyle w:val="10"/>
        <w:spacing w:line="240" w:lineRule="auto"/>
        <w:jc w:val="both"/>
        <w:rPr>
          <w:color w:val="000000"/>
          <w:sz w:val="24"/>
          <w:szCs w:val="24"/>
          <w:lang w:val="ru-RU"/>
        </w:rPr>
      </w:pPr>
    </w:p>
    <w:p w:rsidR="00016F9C" w:rsidRPr="00567ACB" w:rsidRDefault="00016F9C" w:rsidP="00567ACB">
      <w:pPr>
        <w:pStyle w:val="10"/>
        <w:spacing w:line="240" w:lineRule="auto"/>
        <w:jc w:val="both"/>
        <w:rPr>
          <w:color w:val="000000"/>
          <w:sz w:val="24"/>
          <w:szCs w:val="24"/>
          <w:lang w:val="ru-RU"/>
        </w:rPr>
      </w:pPr>
    </w:p>
    <w:p w:rsidR="00016F9C" w:rsidRDefault="00016F9C" w:rsidP="00AD230F">
      <w:pPr>
        <w:rPr>
          <w:b/>
          <w:spacing w:val="30"/>
          <w:lang w:val="uk-UA"/>
        </w:rPr>
      </w:pPr>
    </w:p>
    <w:p w:rsidR="00016F9C" w:rsidRPr="00512B50" w:rsidRDefault="00016F9C" w:rsidP="00AD230F">
      <w:pPr>
        <w:rPr>
          <w:b/>
          <w:spacing w:val="30"/>
          <w:lang w:val="uk-UA"/>
        </w:rPr>
      </w:pPr>
      <w:r w:rsidRPr="00512B50">
        <w:rPr>
          <w:b/>
          <w:spacing w:val="30"/>
          <w:lang w:val="uk-UA"/>
        </w:rPr>
        <w:t xml:space="preserve">МУНИЦИПАЛЬНОЕ  </w:t>
      </w:r>
      <w:r>
        <w:rPr>
          <w:b/>
          <w:spacing w:val="30"/>
          <w:lang w:val="uk-UA"/>
        </w:rPr>
        <w:t>БЮДЖЕТНОЕ</w:t>
      </w:r>
      <w:r w:rsidRPr="00512B50">
        <w:rPr>
          <w:b/>
          <w:spacing w:val="30"/>
          <w:lang w:val="uk-UA"/>
        </w:rPr>
        <w:t xml:space="preserve"> ОБЩЕОБРАЗОВАТЕЛЬНОЕ УЧРЕЖДЕНИЕ </w:t>
      </w:r>
      <w:r>
        <w:rPr>
          <w:b/>
          <w:spacing w:val="30"/>
          <w:lang w:val="uk-UA"/>
        </w:rPr>
        <w:t>«ИЩЕРСКАЯ СРЕДНЯЯ ОБЩЕОБРАЗОВАТЕЛЬНАЯ ШКОЛА</w:t>
      </w:r>
      <w:r w:rsidRPr="00512B50">
        <w:rPr>
          <w:b/>
          <w:spacing w:val="30"/>
          <w:lang w:val="uk-UA"/>
        </w:rPr>
        <w:t xml:space="preserve">» </w:t>
      </w:r>
    </w:p>
    <w:p w:rsidR="00016F9C" w:rsidRPr="00512B50" w:rsidRDefault="00016F9C" w:rsidP="002C2A8E">
      <w:pPr>
        <w:framePr w:w="3474" w:h="1451" w:hRule="exact" w:hSpace="180" w:wrap="around" w:vAnchor="text" w:hAnchor="page" w:x="811" w:y="106"/>
        <w:shd w:val="clear" w:color="auto" w:fill="FFFFFF"/>
        <w:ind w:left="79"/>
        <w:rPr>
          <w:color w:val="000000"/>
        </w:rPr>
      </w:pPr>
      <w:r w:rsidRPr="00512B50">
        <w:rPr>
          <w:color w:val="000000"/>
        </w:rPr>
        <w:t xml:space="preserve">  СОГЛАСОВАНО</w:t>
      </w:r>
    </w:p>
    <w:p w:rsidR="00016F9C" w:rsidRPr="00512B50" w:rsidRDefault="00016F9C" w:rsidP="002C2A8E">
      <w:pPr>
        <w:framePr w:w="3474" w:h="1451" w:hRule="exact" w:hSpace="180" w:wrap="around" w:vAnchor="text" w:hAnchor="page" w:x="811" w:y="106"/>
        <w:shd w:val="clear" w:color="auto" w:fill="FFFFFF"/>
        <w:ind w:left="79"/>
      </w:pPr>
    </w:p>
    <w:p w:rsidR="00016F9C" w:rsidRPr="00512B50" w:rsidRDefault="00016F9C" w:rsidP="002C2A8E">
      <w:pPr>
        <w:framePr w:w="3474" w:h="1451" w:hRule="exact" w:hSpace="180" w:wrap="around" w:vAnchor="text" w:hAnchor="page" w:x="811" w:y="106"/>
        <w:shd w:val="clear" w:color="auto" w:fill="FFFFFF"/>
        <w:ind w:left="79"/>
        <w:rPr>
          <w:color w:val="000000"/>
        </w:rPr>
      </w:pPr>
      <w:r w:rsidRPr="00512B50">
        <w:rPr>
          <w:color w:val="000000"/>
        </w:rPr>
        <w:t xml:space="preserve">Заместитель директора по УВР </w:t>
      </w:r>
    </w:p>
    <w:p w:rsidR="00016F9C" w:rsidRPr="00512B50" w:rsidRDefault="00016F9C" w:rsidP="002C2A8E">
      <w:pPr>
        <w:framePr w:w="3474" w:h="1451" w:hRule="exact" w:hSpace="180" w:wrap="around" w:vAnchor="text" w:hAnchor="page" w:x="811" w:y="106"/>
        <w:shd w:val="clear" w:color="auto" w:fill="FFFFFF"/>
        <w:ind w:left="79"/>
        <w:rPr>
          <w:color w:val="000000"/>
        </w:rPr>
      </w:pPr>
      <w:r w:rsidRPr="00512B50">
        <w:rPr>
          <w:color w:val="000000"/>
        </w:rPr>
        <w:t>___________    ____________</w:t>
      </w:r>
    </w:p>
    <w:p w:rsidR="00016F9C" w:rsidRPr="00512B50" w:rsidRDefault="00016F9C" w:rsidP="002C2A8E">
      <w:pPr>
        <w:framePr w:w="3474" w:h="1451" w:hRule="exact" w:hSpace="180" w:wrap="around" w:vAnchor="text" w:hAnchor="page" w:x="811" w:y="106"/>
        <w:shd w:val="clear" w:color="auto" w:fill="FFFFFF"/>
        <w:rPr>
          <w:color w:val="000000"/>
        </w:rPr>
      </w:pPr>
      <w:r w:rsidRPr="00512B50">
        <w:t xml:space="preserve">   подпись                 Ф.И.О.</w:t>
      </w:r>
    </w:p>
    <w:p w:rsidR="00016F9C" w:rsidRPr="00512B50" w:rsidRDefault="00016F9C" w:rsidP="002C2A8E">
      <w:pPr>
        <w:framePr w:w="3474" w:h="1451" w:hRule="exact" w:hSpace="180" w:wrap="around" w:vAnchor="text" w:hAnchor="page" w:x="811" w:y="106"/>
        <w:shd w:val="clear" w:color="auto" w:fill="FFFFFF"/>
        <w:rPr>
          <w:color w:val="000000"/>
        </w:rPr>
      </w:pPr>
      <w:r w:rsidRPr="00512B50">
        <w:rPr>
          <w:color w:val="000000"/>
        </w:rPr>
        <w:t>____________ 20____ года</w:t>
      </w:r>
    </w:p>
    <w:p w:rsidR="00016F9C" w:rsidRPr="00512B50" w:rsidRDefault="00016F9C" w:rsidP="002C2A8E">
      <w:pPr>
        <w:framePr w:w="3474" w:h="1451" w:hRule="exact" w:hSpace="180" w:wrap="around" w:vAnchor="text" w:hAnchor="page" w:x="811" w:y="106"/>
        <w:shd w:val="clear" w:color="auto" w:fill="FFFFFF"/>
        <w:ind w:left="79"/>
        <w:rPr>
          <w:color w:val="000000"/>
        </w:rPr>
      </w:pPr>
    </w:p>
    <w:p w:rsidR="00016F9C" w:rsidRDefault="00016F9C" w:rsidP="002C2A8E">
      <w:pPr>
        <w:spacing w:line="276" w:lineRule="auto"/>
        <w:jc w:val="center"/>
        <w:rPr>
          <w:b/>
          <w:spacing w:val="30"/>
          <w:sz w:val="24"/>
          <w:szCs w:val="24"/>
          <w:lang w:val="uk-UA"/>
        </w:rPr>
      </w:pPr>
    </w:p>
    <w:p w:rsidR="00016F9C" w:rsidRPr="00512B50" w:rsidRDefault="00016F9C" w:rsidP="002C2A8E">
      <w:pPr>
        <w:spacing w:line="276" w:lineRule="auto"/>
        <w:jc w:val="center"/>
        <w:rPr>
          <w:b/>
          <w:spacing w:val="30"/>
          <w:sz w:val="24"/>
          <w:szCs w:val="24"/>
          <w:lang w:val="uk-UA"/>
        </w:rPr>
      </w:pPr>
    </w:p>
    <w:p w:rsidR="00016F9C" w:rsidRPr="00512B50" w:rsidRDefault="00016F9C" w:rsidP="002C2A8E">
      <w:pPr>
        <w:spacing w:line="276" w:lineRule="auto"/>
        <w:jc w:val="center"/>
        <w:rPr>
          <w:b/>
          <w:spacing w:val="30"/>
          <w:sz w:val="24"/>
          <w:szCs w:val="24"/>
          <w:lang w:val="uk-UA"/>
        </w:rPr>
      </w:pPr>
    </w:p>
    <w:p w:rsidR="00016F9C" w:rsidRPr="00512B50" w:rsidRDefault="00016F9C" w:rsidP="002C2A8E">
      <w:pPr>
        <w:spacing w:line="276" w:lineRule="auto"/>
        <w:jc w:val="center"/>
        <w:rPr>
          <w:b/>
          <w:spacing w:val="30"/>
          <w:sz w:val="24"/>
          <w:szCs w:val="24"/>
          <w:lang w:val="uk-UA"/>
        </w:rPr>
      </w:pPr>
    </w:p>
    <w:p w:rsidR="00016F9C" w:rsidRPr="00512B50" w:rsidRDefault="00016F9C" w:rsidP="002C2A8E">
      <w:pPr>
        <w:spacing w:line="276" w:lineRule="auto"/>
        <w:jc w:val="center"/>
        <w:rPr>
          <w:b/>
          <w:spacing w:val="30"/>
          <w:sz w:val="24"/>
          <w:szCs w:val="24"/>
          <w:lang w:val="uk-UA"/>
        </w:rPr>
      </w:pPr>
    </w:p>
    <w:p w:rsidR="00016F9C" w:rsidRPr="00512B50" w:rsidRDefault="00016F9C" w:rsidP="002C2A8E">
      <w:pPr>
        <w:spacing w:line="276" w:lineRule="auto"/>
        <w:jc w:val="center"/>
        <w:rPr>
          <w:b/>
          <w:spacing w:val="30"/>
          <w:sz w:val="24"/>
          <w:szCs w:val="24"/>
          <w:lang w:val="uk-UA"/>
        </w:rPr>
      </w:pPr>
    </w:p>
    <w:p w:rsidR="00016F9C" w:rsidRPr="00512B50" w:rsidRDefault="00016F9C" w:rsidP="002C2A8E">
      <w:pPr>
        <w:spacing w:line="276" w:lineRule="auto"/>
        <w:jc w:val="center"/>
        <w:rPr>
          <w:b/>
          <w:spacing w:val="30"/>
          <w:sz w:val="24"/>
          <w:szCs w:val="24"/>
          <w:lang w:val="uk-UA"/>
        </w:rPr>
      </w:pPr>
    </w:p>
    <w:p w:rsidR="00016F9C" w:rsidRPr="00512B50" w:rsidRDefault="00016F9C" w:rsidP="002C2A8E">
      <w:pPr>
        <w:spacing w:line="276" w:lineRule="auto"/>
        <w:jc w:val="center"/>
        <w:rPr>
          <w:b/>
          <w:sz w:val="24"/>
          <w:szCs w:val="24"/>
          <w:lang w:val="uk-UA"/>
        </w:rPr>
      </w:pPr>
      <w:r w:rsidRPr="00512B50">
        <w:rPr>
          <w:b/>
          <w:sz w:val="24"/>
          <w:szCs w:val="24"/>
          <w:lang w:val="uk-UA"/>
        </w:rPr>
        <w:t xml:space="preserve">ЛИСТ ТЕКУЩЕГО И ПРОМЕЖУТОЧНОГО КОНТРОЛЯ </w:t>
      </w:r>
    </w:p>
    <w:p w:rsidR="00016F9C" w:rsidRPr="00512B50" w:rsidRDefault="00016F9C" w:rsidP="002C2A8E">
      <w:pPr>
        <w:spacing w:line="276" w:lineRule="auto"/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Учащихся 11</w:t>
      </w:r>
      <w:r w:rsidRPr="00512B50">
        <w:rPr>
          <w:b/>
          <w:sz w:val="24"/>
          <w:szCs w:val="24"/>
          <w:lang w:val="uk-UA"/>
        </w:rPr>
        <w:t xml:space="preserve">  класса</w:t>
      </w:r>
    </w:p>
    <w:p w:rsidR="00016F9C" w:rsidRPr="00512B50" w:rsidRDefault="00016F9C" w:rsidP="002C2A8E">
      <w:pPr>
        <w:spacing w:line="276" w:lineRule="auto"/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                     </w:t>
      </w:r>
      <w:r w:rsidRPr="00512B50">
        <w:rPr>
          <w:b/>
          <w:sz w:val="24"/>
          <w:szCs w:val="24"/>
          <w:lang w:val="uk-UA"/>
        </w:rPr>
        <w:t>по_______</w:t>
      </w:r>
      <w:r w:rsidRPr="00512B50">
        <w:rPr>
          <w:b/>
          <w:sz w:val="24"/>
          <w:szCs w:val="24"/>
          <w:u w:val="single"/>
          <w:lang w:val="uk-UA"/>
        </w:rPr>
        <w:t>географии</w:t>
      </w:r>
      <w:r>
        <w:rPr>
          <w:b/>
          <w:sz w:val="24"/>
          <w:szCs w:val="24"/>
          <w:lang w:val="uk-UA"/>
        </w:rPr>
        <w:t>________________</w:t>
      </w:r>
    </w:p>
    <w:p w:rsidR="00016F9C" w:rsidRPr="00512B50" w:rsidRDefault="00016F9C" w:rsidP="00AD230F">
      <w:pPr>
        <w:spacing w:line="276" w:lineRule="auto"/>
        <w:rPr>
          <w:i/>
          <w:sz w:val="24"/>
          <w:szCs w:val="24"/>
        </w:rPr>
      </w:pPr>
    </w:p>
    <w:p w:rsidR="00016F9C" w:rsidRDefault="00016F9C" w:rsidP="002C2A8E">
      <w:pPr>
        <w:shd w:val="clear" w:color="auto" w:fill="FFFFFF"/>
        <w:spacing w:line="276" w:lineRule="auto"/>
        <w:rPr>
          <w:b/>
          <w:color w:val="000000"/>
          <w:sz w:val="24"/>
          <w:szCs w:val="24"/>
          <w:u w:val="single"/>
        </w:rPr>
      </w:pPr>
      <w:r w:rsidRPr="00512B50">
        <w:rPr>
          <w:b/>
          <w:color w:val="000000"/>
          <w:sz w:val="24"/>
          <w:szCs w:val="24"/>
        </w:rPr>
        <w:t xml:space="preserve">            Учитель </w:t>
      </w:r>
      <w:r>
        <w:rPr>
          <w:b/>
          <w:color w:val="000000"/>
          <w:sz w:val="24"/>
          <w:szCs w:val="24"/>
          <w:u w:val="single"/>
        </w:rPr>
        <w:t xml:space="preserve"> Хажиева Зарган Усмановна</w:t>
      </w:r>
    </w:p>
    <w:p w:rsidR="00016F9C" w:rsidRPr="00512B50" w:rsidRDefault="00016F9C" w:rsidP="002C2A8E">
      <w:pPr>
        <w:shd w:val="clear" w:color="auto" w:fill="FFFFFF"/>
        <w:spacing w:line="276" w:lineRule="auto"/>
        <w:rPr>
          <w:b/>
          <w:color w:val="000000"/>
          <w:sz w:val="24"/>
          <w:szCs w:val="24"/>
        </w:rPr>
      </w:pPr>
    </w:p>
    <w:p w:rsidR="00016F9C" w:rsidRPr="00512B50" w:rsidRDefault="00016F9C" w:rsidP="002C2A8E">
      <w:pPr>
        <w:shd w:val="clear" w:color="auto" w:fill="FFFFFF"/>
        <w:spacing w:line="276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2020 / 2021</w:t>
      </w:r>
      <w:r w:rsidRPr="00512B50">
        <w:rPr>
          <w:b/>
          <w:color w:val="000000"/>
          <w:sz w:val="24"/>
          <w:szCs w:val="24"/>
        </w:rPr>
        <w:t xml:space="preserve"> учебный год</w:t>
      </w:r>
    </w:p>
    <w:tbl>
      <w:tblPr>
        <w:tblW w:w="9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3"/>
        <w:gridCol w:w="2871"/>
        <w:gridCol w:w="3366"/>
        <w:gridCol w:w="1526"/>
        <w:gridCol w:w="1487"/>
      </w:tblGrid>
      <w:tr w:rsidR="00016F9C" w:rsidRPr="00512B50" w:rsidTr="00021120">
        <w:trPr>
          <w:trHeight w:val="611"/>
        </w:trPr>
        <w:tc>
          <w:tcPr>
            <w:tcW w:w="673" w:type="dxa"/>
            <w:vAlign w:val="center"/>
          </w:tcPr>
          <w:p w:rsidR="00016F9C" w:rsidRPr="00512B50" w:rsidRDefault="00016F9C" w:rsidP="00CF0E81">
            <w:pPr>
              <w:jc w:val="center"/>
              <w:rPr>
                <w:sz w:val="24"/>
                <w:szCs w:val="24"/>
              </w:rPr>
            </w:pPr>
            <w:r w:rsidRPr="00512B50">
              <w:rPr>
                <w:sz w:val="24"/>
                <w:szCs w:val="24"/>
              </w:rPr>
              <w:t>№ п/п</w:t>
            </w:r>
          </w:p>
        </w:tc>
        <w:tc>
          <w:tcPr>
            <w:tcW w:w="2871" w:type="dxa"/>
            <w:vAlign w:val="center"/>
          </w:tcPr>
          <w:p w:rsidR="00016F9C" w:rsidRPr="00512B50" w:rsidRDefault="00016F9C" w:rsidP="00CF0E81">
            <w:pPr>
              <w:jc w:val="center"/>
              <w:rPr>
                <w:sz w:val="24"/>
                <w:szCs w:val="24"/>
              </w:rPr>
            </w:pPr>
            <w:r w:rsidRPr="00512B50">
              <w:rPr>
                <w:sz w:val="24"/>
                <w:szCs w:val="24"/>
              </w:rPr>
              <w:t>Тема, раздел</w:t>
            </w:r>
          </w:p>
        </w:tc>
        <w:tc>
          <w:tcPr>
            <w:tcW w:w="3366" w:type="dxa"/>
            <w:vAlign w:val="center"/>
          </w:tcPr>
          <w:p w:rsidR="00016F9C" w:rsidRPr="00512B50" w:rsidRDefault="00016F9C" w:rsidP="00CF0E81">
            <w:pPr>
              <w:jc w:val="center"/>
              <w:rPr>
                <w:sz w:val="24"/>
                <w:szCs w:val="24"/>
              </w:rPr>
            </w:pPr>
            <w:r w:rsidRPr="00512B50">
              <w:rPr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1526" w:type="dxa"/>
            <w:vAlign w:val="center"/>
          </w:tcPr>
          <w:p w:rsidR="00016F9C" w:rsidRPr="00512B50" w:rsidRDefault="00016F9C" w:rsidP="00CF0E81">
            <w:pPr>
              <w:jc w:val="center"/>
              <w:rPr>
                <w:sz w:val="24"/>
                <w:szCs w:val="24"/>
              </w:rPr>
            </w:pPr>
            <w:r w:rsidRPr="00512B50">
              <w:rPr>
                <w:sz w:val="24"/>
                <w:szCs w:val="24"/>
              </w:rPr>
              <w:t>Дата проведения контроля</w:t>
            </w:r>
          </w:p>
        </w:tc>
        <w:tc>
          <w:tcPr>
            <w:tcW w:w="1487" w:type="dxa"/>
            <w:vAlign w:val="center"/>
          </w:tcPr>
          <w:p w:rsidR="00016F9C" w:rsidRPr="00512B50" w:rsidRDefault="00016F9C" w:rsidP="00CF0E81">
            <w:pPr>
              <w:jc w:val="center"/>
              <w:rPr>
                <w:sz w:val="24"/>
                <w:szCs w:val="24"/>
              </w:rPr>
            </w:pPr>
            <w:r w:rsidRPr="00512B50">
              <w:rPr>
                <w:sz w:val="24"/>
                <w:szCs w:val="24"/>
              </w:rPr>
              <w:t>Примечание</w:t>
            </w:r>
          </w:p>
        </w:tc>
      </w:tr>
      <w:tr w:rsidR="00016F9C" w:rsidRPr="00512B50" w:rsidTr="004E7E9C">
        <w:trPr>
          <w:trHeight w:val="356"/>
        </w:trPr>
        <w:tc>
          <w:tcPr>
            <w:tcW w:w="9923" w:type="dxa"/>
            <w:gridSpan w:val="5"/>
          </w:tcPr>
          <w:p w:rsidR="00016F9C" w:rsidRDefault="00016F9C" w:rsidP="00CF0E81">
            <w:pPr>
              <w:jc w:val="center"/>
              <w:rPr>
                <w:sz w:val="24"/>
                <w:szCs w:val="24"/>
              </w:rPr>
            </w:pPr>
            <w:r w:rsidRPr="00512B50">
              <w:rPr>
                <w:sz w:val="24"/>
                <w:szCs w:val="24"/>
              </w:rPr>
              <w:t>1 четверть</w:t>
            </w:r>
          </w:p>
          <w:p w:rsidR="00016F9C" w:rsidRPr="00512B50" w:rsidRDefault="00016F9C" w:rsidP="00CF0E81">
            <w:pPr>
              <w:jc w:val="center"/>
              <w:rPr>
                <w:sz w:val="24"/>
                <w:szCs w:val="24"/>
              </w:rPr>
            </w:pPr>
          </w:p>
        </w:tc>
      </w:tr>
      <w:tr w:rsidR="00016F9C" w:rsidRPr="00512B50" w:rsidTr="00021120">
        <w:trPr>
          <w:trHeight w:val="265"/>
        </w:trPr>
        <w:tc>
          <w:tcPr>
            <w:tcW w:w="673" w:type="dxa"/>
          </w:tcPr>
          <w:p w:rsidR="00016F9C" w:rsidRPr="00512B50" w:rsidRDefault="00016F9C" w:rsidP="00CF0E8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71" w:type="dxa"/>
          </w:tcPr>
          <w:p w:rsidR="00016F9C" w:rsidRPr="00D03AE4" w:rsidRDefault="00016F9C" w:rsidP="001B623A">
            <w:pPr>
              <w:rPr>
                <w:sz w:val="24"/>
                <w:szCs w:val="24"/>
              </w:rPr>
            </w:pPr>
            <w:r w:rsidRPr="00D03AE4">
              <w:rPr>
                <w:sz w:val="24"/>
                <w:szCs w:val="24"/>
              </w:rPr>
              <w:t xml:space="preserve">Зарубежная Европа </w:t>
            </w:r>
          </w:p>
        </w:tc>
        <w:tc>
          <w:tcPr>
            <w:tcW w:w="3366" w:type="dxa"/>
          </w:tcPr>
          <w:p w:rsidR="00016F9C" w:rsidRPr="00D03AE4" w:rsidRDefault="00016F9C" w:rsidP="001B623A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№1</w:t>
            </w:r>
          </w:p>
        </w:tc>
        <w:tc>
          <w:tcPr>
            <w:tcW w:w="1526" w:type="dxa"/>
          </w:tcPr>
          <w:p w:rsidR="00016F9C" w:rsidRPr="00167234" w:rsidRDefault="00016F9C" w:rsidP="00D77471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016F9C" w:rsidRPr="00512B50" w:rsidRDefault="00016F9C" w:rsidP="00CF0E81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016F9C" w:rsidRPr="00512B50" w:rsidTr="00021120">
        <w:trPr>
          <w:trHeight w:val="265"/>
        </w:trPr>
        <w:tc>
          <w:tcPr>
            <w:tcW w:w="673" w:type="dxa"/>
          </w:tcPr>
          <w:p w:rsidR="00016F9C" w:rsidRDefault="00016F9C" w:rsidP="00CF0E81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016F9C" w:rsidRPr="001B623A" w:rsidRDefault="00016F9C" w:rsidP="001B623A">
            <w:pPr>
              <w:rPr>
                <w:bCs/>
                <w:sz w:val="28"/>
                <w:szCs w:val="28"/>
              </w:rPr>
            </w:pPr>
          </w:p>
        </w:tc>
        <w:tc>
          <w:tcPr>
            <w:tcW w:w="3366" w:type="dxa"/>
          </w:tcPr>
          <w:p w:rsidR="00016F9C" w:rsidRPr="001B623A" w:rsidRDefault="00016F9C" w:rsidP="001B623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26" w:type="dxa"/>
          </w:tcPr>
          <w:p w:rsidR="00016F9C" w:rsidRPr="00167234" w:rsidRDefault="00016F9C" w:rsidP="00D77471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016F9C" w:rsidRPr="00512B50" w:rsidRDefault="00016F9C" w:rsidP="00CF0E81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016F9C" w:rsidRPr="00512B50" w:rsidTr="004E7E9C">
        <w:trPr>
          <w:trHeight w:val="356"/>
        </w:trPr>
        <w:tc>
          <w:tcPr>
            <w:tcW w:w="9923" w:type="dxa"/>
            <w:gridSpan w:val="5"/>
          </w:tcPr>
          <w:p w:rsidR="00016F9C" w:rsidRPr="00167234" w:rsidRDefault="00016F9C" w:rsidP="00167234">
            <w:pPr>
              <w:tabs>
                <w:tab w:val="left" w:pos="4245"/>
                <w:tab w:val="center" w:pos="4853"/>
              </w:tabs>
              <w:rPr>
                <w:sz w:val="24"/>
                <w:szCs w:val="24"/>
              </w:rPr>
            </w:pPr>
            <w:r w:rsidRPr="00167234">
              <w:rPr>
                <w:sz w:val="24"/>
                <w:szCs w:val="24"/>
              </w:rPr>
              <w:tab/>
            </w:r>
            <w:r w:rsidRPr="00167234">
              <w:rPr>
                <w:sz w:val="24"/>
                <w:szCs w:val="24"/>
              </w:rPr>
              <w:tab/>
              <w:t>2 четверть</w:t>
            </w:r>
          </w:p>
          <w:p w:rsidR="00016F9C" w:rsidRPr="00167234" w:rsidRDefault="00016F9C" w:rsidP="00CF0E8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16F9C" w:rsidRPr="00512B50" w:rsidTr="00021120">
        <w:trPr>
          <w:trHeight w:val="344"/>
        </w:trPr>
        <w:tc>
          <w:tcPr>
            <w:tcW w:w="673" w:type="dxa"/>
          </w:tcPr>
          <w:p w:rsidR="00016F9C" w:rsidRPr="00512B50" w:rsidRDefault="00016F9C" w:rsidP="007B42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71" w:type="dxa"/>
          </w:tcPr>
          <w:p w:rsidR="00016F9C" w:rsidRPr="00D03AE4" w:rsidRDefault="00016F9C" w:rsidP="007B4231">
            <w:pPr>
              <w:keepNext/>
              <w:keepLines/>
              <w:widowControl w:val="0"/>
              <w:outlineLvl w:val="4"/>
              <w:rPr>
                <w:sz w:val="24"/>
                <w:szCs w:val="24"/>
              </w:rPr>
            </w:pPr>
            <w:r w:rsidRPr="00D03AE4">
              <w:rPr>
                <w:sz w:val="24"/>
                <w:szCs w:val="24"/>
              </w:rPr>
              <w:t>Зарубежная Азия</w:t>
            </w:r>
          </w:p>
        </w:tc>
        <w:tc>
          <w:tcPr>
            <w:tcW w:w="3366" w:type="dxa"/>
          </w:tcPr>
          <w:p w:rsidR="00016F9C" w:rsidRPr="00D03AE4" w:rsidRDefault="00016F9C" w:rsidP="007B423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№2</w:t>
            </w:r>
          </w:p>
        </w:tc>
        <w:tc>
          <w:tcPr>
            <w:tcW w:w="1526" w:type="dxa"/>
          </w:tcPr>
          <w:p w:rsidR="00016F9C" w:rsidRPr="00167234" w:rsidRDefault="00016F9C" w:rsidP="007B423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016F9C" w:rsidRPr="00512B50" w:rsidRDefault="00016F9C" w:rsidP="007B4231">
            <w:pPr>
              <w:jc w:val="center"/>
              <w:rPr>
                <w:sz w:val="24"/>
                <w:szCs w:val="24"/>
              </w:rPr>
            </w:pPr>
          </w:p>
        </w:tc>
      </w:tr>
      <w:tr w:rsidR="00016F9C" w:rsidRPr="00512B50" w:rsidTr="00021120">
        <w:trPr>
          <w:trHeight w:val="405"/>
        </w:trPr>
        <w:tc>
          <w:tcPr>
            <w:tcW w:w="673" w:type="dxa"/>
          </w:tcPr>
          <w:p w:rsidR="00016F9C" w:rsidRPr="00512B50" w:rsidRDefault="00016F9C" w:rsidP="007B42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71" w:type="dxa"/>
          </w:tcPr>
          <w:p w:rsidR="00016F9C" w:rsidRPr="00D03AE4" w:rsidRDefault="00016F9C" w:rsidP="007B4231">
            <w:pPr>
              <w:rPr>
                <w:sz w:val="24"/>
                <w:szCs w:val="24"/>
              </w:rPr>
            </w:pPr>
            <w:r w:rsidRPr="00D03AE4">
              <w:rPr>
                <w:sz w:val="24"/>
                <w:szCs w:val="24"/>
              </w:rPr>
              <w:t>Африка</w:t>
            </w:r>
          </w:p>
        </w:tc>
        <w:tc>
          <w:tcPr>
            <w:tcW w:w="3366" w:type="dxa"/>
          </w:tcPr>
          <w:p w:rsidR="00016F9C" w:rsidRPr="00D03AE4" w:rsidRDefault="00016F9C" w:rsidP="007B423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№3</w:t>
            </w:r>
          </w:p>
        </w:tc>
        <w:tc>
          <w:tcPr>
            <w:tcW w:w="1526" w:type="dxa"/>
          </w:tcPr>
          <w:p w:rsidR="00016F9C" w:rsidRPr="00167234" w:rsidRDefault="00016F9C" w:rsidP="00AD230F">
            <w:pPr>
              <w:rPr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016F9C" w:rsidRPr="00512B50" w:rsidRDefault="00016F9C" w:rsidP="007B4231">
            <w:pPr>
              <w:jc w:val="center"/>
              <w:rPr>
                <w:sz w:val="24"/>
                <w:szCs w:val="24"/>
              </w:rPr>
            </w:pPr>
          </w:p>
        </w:tc>
      </w:tr>
      <w:tr w:rsidR="00016F9C" w:rsidRPr="00512B50" w:rsidTr="004E7E9C">
        <w:trPr>
          <w:trHeight w:val="373"/>
        </w:trPr>
        <w:tc>
          <w:tcPr>
            <w:tcW w:w="9923" w:type="dxa"/>
            <w:gridSpan w:val="5"/>
          </w:tcPr>
          <w:p w:rsidR="00016F9C" w:rsidRPr="00D03AE4" w:rsidRDefault="00016F9C" w:rsidP="007B4231">
            <w:pPr>
              <w:jc w:val="center"/>
              <w:rPr>
                <w:sz w:val="24"/>
                <w:szCs w:val="24"/>
              </w:rPr>
            </w:pPr>
            <w:r w:rsidRPr="00D03AE4">
              <w:rPr>
                <w:sz w:val="24"/>
                <w:szCs w:val="24"/>
              </w:rPr>
              <w:t>3 четверть</w:t>
            </w:r>
          </w:p>
        </w:tc>
      </w:tr>
      <w:tr w:rsidR="00016F9C" w:rsidRPr="00512B50" w:rsidTr="00021120">
        <w:trPr>
          <w:trHeight w:val="305"/>
        </w:trPr>
        <w:tc>
          <w:tcPr>
            <w:tcW w:w="673" w:type="dxa"/>
          </w:tcPr>
          <w:p w:rsidR="00016F9C" w:rsidRPr="00512B50" w:rsidRDefault="00016F9C" w:rsidP="007B42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71" w:type="dxa"/>
          </w:tcPr>
          <w:p w:rsidR="00016F9C" w:rsidRPr="00D03AE4" w:rsidRDefault="00016F9C" w:rsidP="007B42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Северная Америка </w:t>
            </w:r>
          </w:p>
        </w:tc>
        <w:tc>
          <w:tcPr>
            <w:tcW w:w="3366" w:type="dxa"/>
          </w:tcPr>
          <w:p w:rsidR="00016F9C" w:rsidRPr="00D03AE4" w:rsidRDefault="00016F9C" w:rsidP="007B423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№4</w:t>
            </w:r>
          </w:p>
        </w:tc>
        <w:tc>
          <w:tcPr>
            <w:tcW w:w="1526" w:type="dxa"/>
          </w:tcPr>
          <w:p w:rsidR="00016F9C" w:rsidRPr="00E57F81" w:rsidRDefault="00016F9C" w:rsidP="007B423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016F9C" w:rsidRPr="00512B50" w:rsidRDefault="00016F9C" w:rsidP="007B4231">
            <w:pPr>
              <w:jc w:val="center"/>
              <w:rPr>
                <w:sz w:val="24"/>
                <w:szCs w:val="24"/>
              </w:rPr>
            </w:pPr>
          </w:p>
        </w:tc>
      </w:tr>
      <w:tr w:rsidR="00016F9C" w:rsidRPr="00512B50" w:rsidTr="0030203D">
        <w:trPr>
          <w:trHeight w:val="305"/>
        </w:trPr>
        <w:tc>
          <w:tcPr>
            <w:tcW w:w="673" w:type="dxa"/>
          </w:tcPr>
          <w:p w:rsidR="00016F9C" w:rsidRPr="00512B50" w:rsidRDefault="00016F9C" w:rsidP="007B42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71" w:type="dxa"/>
            <w:vAlign w:val="center"/>
          </w:tcPr>
          <w:p w:rsidR="00016F9C" w:rsidRPr="00D03AE4" w:rsidRDefault="00016F9C" w:rsidP="007B4231">
            <w:pPr>
              <w:snapToGrid w:val="0"/>
              <w:spacing w:line="276" w:lineRule="auto"/>
              <w:rPr>
                <w:sz w:val="24"/>
                <w:szCs w:val="24"/>
              </w:rPr>
            </w:pPr>
            <w:r w:rsidRPr="00D03AE4">
              <w:rPr>
                <w:sz w:val="24"/>
                <w:szCs w:val="24"/>
              </w:rPr>
              <w:t>Латинская Америка</w:t>
            </w:r>
          </w:p>
        </w:tc>
        <w:tc>
          <w:tcPr>
            <w:tcW w:w="3366" w:type="dxa"/>
          </w:tcPr>
          <w:p w:rsidR="00016F9C" w:rsidRPr="00512B50" w:rsidRDefault="00016F9C" w:rsidP="007B423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№5</w:t>
            </w:r>
          </w:p>
        </w:tc>
        <w:tc>
          <w:tcPr>
            <w:tcW w:w="1526" w:type="dxa"/>
          </w:tcPr>
          <w:p w:rsidR="00016F9C" w:rsidRPr="00C44692" w:rsidRDefault="00016F9C" w:rsidP="007B423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016F9C" w:rsidRPr="00512B50" w:rsidRDefault="00016F9C" w:rsidP="007B4231">
            <w:pPr>
              <w:jc w:val="center"/>
              <w:rPr>
                <w:sz w:val="24"/>
                <w:szCs w:val="24"/>
              </w:rPr>
            </w:pPr>
          </w:p>
        </w:tc>
        <w:bookmarkStart w:id="0" w:name="_GoBack"/>
        <w:bookmarkEnd w:id="0"/>
      </w:tr>
      <w:tr w:rsidR="00016F9C" w:rsidRPr="00512B50" w:rsidTr="004E7E9C">
        <w:trPr>
          <w:trHeight w:val="356"/>
        </w:trPr>
        <w:tc>
          <w:tcPr>
            <w:tcW w:w="9923" w:type="dxa"/>
            <w:gridSpan w:val="5"/>
          </w:tcPr>
          <w:p w:rsidR="00016F9C" w:rsidRPr="00D03AE4" w:rsidRDefault="00016F9C" w:rsidP="007B4231">
            <w:pPr>
              <w:jc w:val="center"/>
              <w:rPr>
                <w:sz w:val="24"/>
                <w:szCs w:val="24"/>
              </w:rPr>
            </w:pPr>
            <w:r w:rsidRPr="00D03AE4">
              <w:rPr>
                <w:sz w:val="24"/>
                <w:szCs w:val="24"/>
              </w:rPr>
              <w:t>4 четверть</w:t>
            </w:r>
          </w:p>
          <w:p w:rsidR="00016F9C" w:rsidRPr="00D03AE4" w:rsidRDefault="00016F9C" w:rsidP="007B4231">
            <w:pPr>
              <w:jc w:val="center"/>
              <w:rPr>
                <w:sz w:val="24"/>
                <w:szCs w:val="24"/>
              </w:rPr>
            </w:pPr>
          </w:p>
        </w:tc>
      </w:tr>
      <w:tr w:rsidR="00016F9C" w:rsidRPr="00512B50" w:rsidTr="00921CE1">
        <w:trPr>
          <w:trHeight w:val="435"/>
        </w:trPr>
        <w:tc>
          <w:tcPr>
            <w:tcW w:w="673" w:type="dxa"/>
          </w:tcPr>
          <w:p w:rsidR="00016F9C" w:rsidRPr="00512B50" w:rsidRDefault="00016F9C" w:rsidP="007B42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71" w:type="dxa"/>
            <w:vAlign w:val="center"/>
          </w:tcPr>
          <w:p w:rsidR="00016F9C" w:rsidRPr="00D03AE4" w:rsidRDefault="00016F9C" w:rsidP="007B4231">
            <w:pPr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 в современном мире.</w:t>
            </w:r>
            <w:r w:rsidRPr="00D03AE4">
              <w:rPr>
                <w:sz w:val="24"/>
                <w:szCs w:val="24"/>
              </w:rPr>
              <w:t xml:space="preserve"> Глобальные аспекты современных </w:t>
            </w:r>
            <w:r>
              <w:rPr>
                <w:sz w:val="24"/>
                <w:szCs w:val="24"/>
              </w:rPr>
              <w:t>глобальных проблем человечества</w:t>
            </w:r>
          </w:p>
        </w:tc>
        <w:tc>
          <w:tcPr>
            <w:tcW w:w="3366" w:type="dxa"/>
          </w:tcPr>
          <w:p w:rsidR="00016F9C" w:rsidRPr="00512B50" w:rsidRDefault="00016F9C" w:rsidP="007B42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</w:t>
            </w:r>
          </w:p>
        </w:tc>
        <w:tc>
          <w:tcPr>
            <w:tcW w:w="1526" w:type="dxa"/>
          </w:tcPr>
          <w:p w:rsidR="00016F9C" w:rsidRPr="00A37D5B" w:rsidRDefault="00016F9C" w:rsidP="007B423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016F9C" w:rsidRPr="00512B50" w:rsidRDefault="00016F9C" w:rsidP="007B4231">
            <w:pPr>
              <w:jc w:val="center"/>
              <w:rPr>
                <w:sz w:val="24"/>
                <w:szCs w:val="24"/>
              </w:rPr>
            </w:pPr>
          </w:p>
        </w:tc>
      </w:tr>
      <w:tr w:rsidR="00016F9C" w:rsidRPr="00512B50" w:rsidTr="00021120">
        <w:trPr>
          <w:trHeight w:val="435"/>
        </w:trPr>
        <w:tc>
          <w:tcPr>
            <w:tcW w:w="673" w:type="dxa"/>
          </w:tcPr>
          <w:p w:rsidR="00016F9C" w:rsidRPr="00512B50" w:rsidRDefault="00016F9C" w:rsidP="007B4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016F9C" w:rsidRPr="00512B50" w:rsidRDefault="00016F9C" w:rsidP="007B4231">
            <w:pPr>
              <w:rPr>
                <w:sz w:val="24"/>
                <w:szCs w:val="24"/>
              </w:rPr>
            </w:pPr>
          </w:p>
        </w:tc>
        <w:tc>
          <w:tcPr>
            <w:tcW w:w="3366" w:type="dxa"/>
          </w:tcPr>
          <w:p w:rsidR="00016F9C" w:rsidRDefault="00016F9C" w:rsidP="007B4231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</w:tcPr>
          <w:p w:rsidR="00016F9C" w:rsidRPr="00C44692" w:rsidRDefault="00016F9C" w:rsidP="007B423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016F9C" w:rsidRPr="00512B50" w:rsidRDefault="00016F9C" w:rsidP="007B4231">
            <w:pPr>
              <w:jc w:val="center"/>
              <w:rPr>
                <w:sz w:val="24"/>
                <w:szCs w:val="24"/>
              </w:rPr>
            </w:pPr>
          </w:p>
        </w:tc>
      </w:tr>
    </w:tbl>
    <w:p w:rsidR="00016F9C" w:rsidRPr="00512B50" w:rsidRDefault="00016F9C" w:rsidP="002C2A8E">
      <w:pPr>
        <w:shd w:val="clear" w:color="auto" w:fill="FFFFFF"/>
        <w:rPr>
          <w:color w:val="000000"/>
          <w:sz w:val="24"/>
          <w:szCs w:val="24"/>
        </w:rPr>
      </w:pPr>
    </w:p>
    <w:p w:rsidR="00016F9C" w:rsidRPr="00512B50" w:rsidRDefault="00016F9C" w:rsidP="002C2A8E">
      <w:pPr>
        <w:shd w:val="clear" w:color="auto" w:fill="FFFFFF"/>
        <w:spacing w:line="276" w:lineRule="auto"/>
        <w:rPr>
          <w:sz w:val="22"/>
          <w:szCs w:val="22"/>
        </w:rPr>
      </w:pPr>
    </w:p>
    <w:p w:rsidR="00016F9C" w:rsidRDefault="00016F9C"/>
    <w:sectPr w:rsidR="00016F9C" w:rsidSect="006509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0" w:right="850" w:bottom="3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6F9C" w:rsidRDefault="00016F9C" w:rsidP="002C2A8E">
      <w:r>
        <w:separator/>
      </w:r>
    </w:p>
  </w:endnote>
  <w:endnote w:type="continuationSeparator" w:id="1">
    <w:p w:rsidR="00016F9C" w:rsidRDefault="00016F9C" w:rsidP="002C2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F9C" w:rsidRDefault="00016F9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F9C" w:rsidRDefault="00016F9C">
    <w:pPr>
      <w:pStyle w:val="Footer"/>
      <w:jc w:val="right"/>
    </w:pPr>
    <w:fldSimple w:instr=" PAGE   \* MERGEFORMAT ">
      <w:r>
        <w:rPr>
          <w:noProof/>
        </w:rPr>
        <w:t>4</w:t>
      </w:r>
    </w:fldSimple>
  </w:p>
  <w:p w:rsidR="00016F9C" w:rsidRDefault="00016F9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F9C" w:rsidRDefault="00016F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6F9C" w:rsidRDefault="00016F9C" w:rsidP="002C2A8E">
      <w:r>
        <w:separator/>
      </w:r>
    </w:p>
  </w:footnote>
  <w:footnote w:type="continuationSeparator" w:id="1">
    <w:p w:rsidR="00016F9C" w:rsidRDefault="00016F9C" w:rsidP="002C2A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F9C" w:rsidRDefault="00016F9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F9C" w:rsidRDefault="00016F9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F9C" w:rsidRDefault="00016F9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10"/>
    <w:lvl w:ilvl="0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/>
      </w:rPr>
    </w:lvl>
  </w:abstractNum>
  <w:abstractNum w:abstractNumId="2">
    <w:nsid w:val="07AA4235"/>
    <w:multiLevelType w:val="hybridMultilevel"/>
    <w:tmpl w:val="DD327F4E"/>
    <w:lvl w:ilvl="0" w:tplc="CCD49F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B160DDD"/>
    <w:multiLevelType w:val="hybridMultilevel"/>
    <w:tmpl w:val="01C096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033392F"/>
    <w:multiLevelType w:val="hybridMultilevel"/>
    <w:tmpl w:val="AEEC47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99E067D"/>
    <w:multiLevelType w:val="hybridMultilevel"/>
    <w:tmpl w:val="8CE81E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95F5341"/>
    <w:multiLevelType w:val="hybridMultilevel"/>
    <w:tmpl w:val="338AAE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D6E36C9"/>
    <w:multiLevelType w:val="hybridMultilevel"/>
    <w:tmpl w:val="6CAC5BEE"/>
    <w:lvl w:ilvl="0" w:tplc="E466A1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1570D49"/>
    <w:multiLevelType w:val="hybridMultilevel"/>
    <w:tmpl w:val="A83231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60D4E5E"/>
    <w:multiLevelType w:val="hybridMultilevel"/>
    <w:tmpl w:val="4B6E2C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8B53241"/>
    <w:multiLevelType w:val="hybridMultilevel"/>
    <w:tmpl w:val="44B066D2"/>
    <w:lvl w:ilvl="0" w:tplc="A5BA3E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6B561A34"/>
    <w:multiLevelType w:val="hybridMultilevel"/>
    <w:tmpl w:val="E8EC4F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CD27D4E"/>
    <w:multiLevelType w:val="hybridMultilevel"/>
    <w:tmpl w:val="BC3E45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1CD192C"/>
    <w:multiLevelType w:val="hybridMultilevel"/>
    <w:tmpl w:val="DAB26E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2D239DB"/>
    <w:multiLevelType w:val="hybridMultilevel"/>
    <w:tmpl w:val="02ACE7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42A4F48"/>
    <w:multiLevelType w:val="hybridMultilevel"/>
    <w:tmpl w:val="888871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5935108"/>
    <w:multiLevelType w:val="hybridMultilevel"/>
    <w:tmpl w:val="B8B0C9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516445"/>
    <w:multiLevelType w:val="hybridMultilevel"/>
    <w:tmpl w:val="015C88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9FC1D7D"/>
    <w:multiLevelType w:val="hybridMultilevel"/>
    <w:tmpl w:val="1A48C1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ABD0A21"/>
    <w:multiLevelType w:val="hybridMultilevel"/>
    <w:tmpl w:val="61EC36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C9A6B31"/>
    <w:multiLevelType w:val="hybridMultilevel"/>
    <w:tmpl w:val="FE34D6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13"/>
  </w:num>
  <w:num w:numId="12">
    <w:abstractNumId w:val="12"/>
  </w:num>
  <w:num w:numId="13">
    <w:abstractNumId w:val="6"/>
  </w:num>
  <w:num w:numId="14">
    <w:abstractNumId w:val="16"/>
  </w:num>
  <w:num w:numId="15">
    <w:abstractNumId w:val="17"/>
  </w:num>
  <w:num w:numId="16">
    <w:abstractNumId w:val="15"/>
  </w:num>
  <w:num w:numId="17">
    <w:abstractNumId w:val="9"/>
  </w:num>
  <w:num w:numId="18">
    <w:abstractNumId w:val="20"/>
  </w:num>
  <w:num w:numId="19">
    <w:abstractNumId w:val="8"/>
  </w:num>
  <w:num w:numId="20">
    <w:abstractNumId w:val="19"/>
  </w:num>
  <w:num w:numId="21">
    <w:abstractNumId w:val="3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47CF"/>
    <w:rsid w:val="000026F7"/>
    <w:rsid w:val="000033D4"/>
    <w:rsid w:val="0000367B"/>
    <w:rsid w:val="000048E2"/>
    <w:rsid w:val="00005393"/>
    <w:rsid w:val="00005584"/>
    <w:rsid w:val="0000623C"/>
    <w:rsid w:val="00006BE9"/>
    <w:rsid w:val="00006E9C"/>
    <w:rsid w:val="00010EB1"/>
    <w:rsid w:val="00011B89"/>
    <w:rsid w:val="0001307E"/>
    <w:rsid w:val="00014E7D"/>
    <w:rsid w:val="000154A4"/>
    <w:rsid w:val="00015A08"/>
    <w:rsid w:val="00016F9C"/>
    <w:rsid w:val="000173CC"/>
    <w:rsid w:val="00017B22"/>
    <w:rsid w:val="00017D90"/>
    <w:rsid w:val="00017E18"/>
    <w:rsid w:val="000207F3"/>
    <w:rsid w:val="00020A00"/>
    <w:rsid w:val="00020D18"/>
    <w:rsid w:val="00020F85"/>
    <w:rsid w:val="00021120"/>
    <w:rsid w:val="000213BA"/>
    <w:rsid w:val="000216E8"/>
    <w:rsid w:val="000219DD"/>
    <w:rsid w:val="000229C7"/>
    <w:rsid w:val="000231CA"/>
    <w:rsid w:val="000232F9"/>
    <w:rsid w:val="00023E21"/>
    <w:rsid w:val="00025915"/>
    <w:rsid w:val="00025C42"/>
    <w:rsid w:val="000262A7"/>
    <w:rsid w:val="0002750B"/>
    <w:rsid w:val="00027B49"/>
    <w:rsid w:val="00027B53"/>
    <w:rsid w:val="00027BFE"/>
    <w:rsid w:val="00030057"/>
    <w:rsid w:val="000300BA"/>
    <w:rsid w:val="00030FE6"/>
    <w:rsid w:val="000329DB"/>
    <w:rsid w:val="00032F38"/>
    <w:rsid w:val="000348C6"/>
    <w:rsid w:val="00034980"/>
    <w:rsid w:val="00035229"/>
    <w:rsid w:val="00036351"/>
    <w:rsid w:val="00037882"/>
    <w:rsid w:val="00041ABE"/>
    <w:rsid w:val="00041DD8"/>
    <w:rsid w:val="00042543"/>
    <w:rsid w:val="00042A67"/>
    <w:rsid w:val="000431B2"/>
    <w:rsid w:val="00043917"/>
    <w:rsid w:val="00043EC0"/>
    <w:rsid w:val="00044527"/>
    <w:rsid w:val="00045E85"/>
    <w:rsid w:val="00046203"/>
    <w:rsid w:val="000468B8"/>
    <w:rsid w:val="000471F4"/>
    <w:rsid w:val="0004753C"/>
    <w:rsid w:val="0005151B"/>
    <w:rsid w:val="00051574"/>
    <w:rsid w:val="00051B00"/>
    <w:rsid w:val="000541EA"/>
    <w:rsid w:val="000542B7"/>
    <w:rsid w:val="00054408"/>
    <w:rsid w:val="00054F7D"/>
    <w:rsid w:val="00055061"/>
    <w:rsid w:val="00057459"/>
    <w:rsid w:val="00060398"/>
    <w:rsid w:val="00060B69"/>
    <w:rsid w:val="00061552"/>
    <w:rsid w:val="00061F40"/>
    <w:rsid w:val="000638BA"/>
    <w:rsid w:val="00063DA2"/>
    <w:rsid w:val="00063E3E"/>
    <w:rsid w:val="000650AC"/>
    <w:rsid w:val="000662EC"/>
    <w:rsid w:val="00066661"/>
    <w:rsid w:val="00067AE8"/>
    <w:rsid w:val="00070740"/>
    <w:rsid w:val="000725D6"/>
    <w:rsid w:val="00072793"/>
    <w:rsid w:val="00073FF8"/>
    <w:rsid w:val="0007492B"/>
    <w:rsid w:val="0007518E"/>
    <w:rsid w:val="00076185"/>
    <w:rsid w:val="000765EE"/>
    <w:rsid w:val="00076B67"/>
    <w:rsid w:val="000805EC"/>
    <w:rsid w:val="000810BD"/>
    <w:rsid w:val="00082832"/>
    <w:rsid w:val="00082C4D"/>
    <w:rsid w:val="00083160"/>
    <w:rsid w:val="000839E4"/>
    <w:rsid w:val="00084097"/>
    <w:rsid w:val="00085841"/>
    <w:rsid w:val="00085CA5"/>
    <w:rsid w:val="00086082"/>
    <w:rsid w:val="00086A9F"/>
    <w:rsid w:val="00087A19"/>
    <w:rsid w:val="000900E3"/>
    <w:rsid w:val="000902EB"/>
    <w:rsid w:val="00090B98"/>
    <w:rsid w:val="00090C7C"/>
    <w:rsid w:val="00091AE5"/>
    <w:rsid w:val="00091B6C"/>
    <w:rsid w:val="000928A3"/>
    <w:rsid w:val="000934CA"/>
    <w:rsid w:val="000936F7"/>
    <w:rsid w:val="000940B3"/>
    <w:rsid w:val="000943E0"/>
    <w:rsid w:val="000946E1"/>
    <w:rsid w:val="00095229"/>
    <w:rsid w:val="00095A25"/>
    <w:rsid w:val="00095B9D"/>
    <w:rsid w:val="0009646E"/>
    <w:rsid w:val="0009650D"/>
    <w:rsid w:val="00096923"/>
    <w:rsid w:val="00096BEB"/>
    <w:rsid w:val="00097499"/>
    <w:rsid w:val="0009762C"/>
    <w:rsid w:val="000A018B"/>
    <w:rsid w:val="000A101C"/>
    <w:rsid w:val="000A135A"/>
    <w:rsid w:val="000A17D2"/>
    <w:rsid w:val="000A260A"/>
    <w:rsid w:val="000A39AD"/>
    <w:rsid w:val="000A3BFA"/>
    <w:rsid w:val="000A4B4F"/>
    <w:rsid w:val="000A4C16"/>
    <w:rsid w:val="000A5079"/>
    <w:rsid w:val="000A6E28"/>
    <w:rsid w:val="000A6E75"/>
    <w:rsid w:val="000A6F45"/>
    <w:rsid w:val="000A749A"/>
    <w:rsid w:val="000A7728"/>
    <w:rsid w:val="000A789A"/>
    <w:rsid w:val="000B0856"/>
    <w:rsid w:val="000B1C6A"/>
    <w:rsid w:val="000B31B7"/>
    <w:rsid w:val="000B57E2"/>
    <w:rsid w:val="000B7260"/>
    <w:rsid w:val="000C5B8C"/>
    <w:rsid w:val="000C6247"/>
    <w:rsid w:val="000C6A6F"/>
    <w:rsid w:val="000C7204"/>
    <w:rsid w:val="000C75BF"/>
    <w:rsid w:val="000C7B3C"/>
    <w:rsid w:val="000C7F1A"/>
    <w:rsid w:val="000D0650"/>
    <w:rsid w:val="000D0A92"/>
    <w:rsid w:val="000D0FC0"/>
    <w:rsid w:val="000D1306"/>
    <w:rsid w:val="000D1A47"/>
    <w:rsid w:val="000D20C1"/>
    <w:rsid w:val="000D43DC"/>
    <w:rsid w:val="000D46E8"/>
    <w:rsid w:val="000D630A"/>
    <w:rsid w:val="000D6C81"/>
    <w:rsid w:val="000D75B4"/>
    <w:rsid w:val="000E08C0"/>
    <w:rsid w:val="000E12E8"/>
    <w:rsid w:val="000E1B3C"/>
    <w:rsid w:val="000E1DC3"/>
    <w:rsid w:val="000E263C"/>
    <w:rsid w:val="000E26A2"/>
    <w:rsid w:val="000E4413"/>
    <w:rsid w:val="000E662C"/>
    <w:rsid w:val="000E6FBE"/>
    <w:rsid w:val="000E7A6E"/>
    <w:rsid w:val="000E7D83"/>
    <w:rsid w:val="000F054D"/>
    <w:rsid w:val="000F0905"/>
    <w:rsid w:val="000F0A0D"/>
    <w:rsid w:val="000F0C8E"/>
    <w:rsid w:val="000F24B8"/>
    <w:rsid w:val="000F4442"/>
    <w:rsid w:val="000F46E2"/>
    <w:rsid w:val="000F5FFB"/>
    <w:rsid w:val="000F627C"/>
    <w:rsid w:val="000F6E86"/>
    <w:rsid w:val="000F71F9"/>
    <w:rsid w:val="000F78E2"/>
    <w:rsid w:val="000F7ED8"/>
    <w:rsid w:val="00100AA2"/>
    <w:rsid w:val="00101517"/>
    <w:rsid w:val="001021C2"/>
    <w:rsid w:val="00102C1B"/>
    <w:rsid w:val="00103B3D"/>
    <w:rsid w:val="00104184"/>
    <w:rsid w:val="0010469C"/>
    <w:rsid w:val="00104957"/>
    <w:rsid w:val="00104E25"/>
    <w:rsid w:val="0010625A"/>
    <w:rsid w:val="001063CA"/>
    <w:rsid w:val="0010684E"/>
    <w:rsid w:val="00106909"/>
    <w:rsid w:val="00106B28"/>
    <w:rsid w:val="00107F90"/>
    <w:rsid w:val="00107FD0"/>
    <w:rsid w:val="00110A33"/>
    <w:rsid w:val="001110A0"/>
    <w:rsid w:val="001113BC"/>
    <w:rsid w:val="00111A4A"/>
    <w:rsid w:val="00111C8A"/>
    <w:rsid w:val="00111F3B"/>
    <w:rsid w:val="001124AB"/>
    <w:rsid w:val="001146E3"/>
    <w:rsid w:val="00114BD7"/>
    <w:rsid w:val="0011608D"/>
    <w:rsid w:val="001172D0"/>
    <w:rsid w:val="001208F5"/>
    <w:rsid w:val="001226ED"/>
    <w:rsid w:val="00122FEE"/>
    <w:rsid w:val="00123C7F"/>
    <w:rsid w:val="00124517"/>
    <w:rsid w:val="00124EE2"/>
    <w:rsid w:val="001251CB"/>
    <w:rsid w:val="00126874"/>
    <w:rsid w:val="0012690E"/>
    <w:rsid w:val="00126C64"/>
    <w:rsid w:val="00126DCA"/>
    <w:rsid w:val="00126F89"/>
    <w:rsid w:val="00127343"/>
    <w:rsid w:val="00127F8E"/>
    <w:rsid w:val="001302AC"/>
    <w:rsid w:val="00130C27"/>
    <w:rsid w:val="0013354B"/>
    <w:rsid w:val="00133AFE"/>
    <w:rsid w:val="0013449D"/>
    <w:rsid w:val="001357DF"/>
    <w:rsid w:val="001358E4"/>
    <w:rsid w:val="00136B3D"/>
    <w:rsid w:val="001373E8"/>
    <w:rsid w:val="0014055D"/>
    <w:rsid w:val="0014114C"/>
    <w:rsid w:val="00141539"/>
    <w:rsid w:val="00141628"/>
    <w:rsid w:val="001425D2"/>
    <w:rsid w:val="00142687"/>
    <w:rsid w:val="00142E11"/>
    <w:rsid w:val="0014380B"/>
    <w:rsid w:val="00144714"/>
    <w:rsid w:val="00146443"/>
    <w:rsid w:val="0014662F"/>
    <w:rsid w:val="001473E1"/>
    <w:rsid w:val="00147856"/>
    <w:rsid w:val="00150015"/>
    <w:rsid w:val="00150C7F"/>
    <w:rsid w:val="0015125C"/>
    <w:rsid w:val="00151F88"/>
    <w:rsid w:val="00153888"/>
    <w:rsid w:val="001538D0"/>
    <w:rsid w:val="00154369"/>
    <w:rsid w:val="001546D8"/>
    <w:rsid w:val="0015581C"/>
    <w:rsid w:val="00155D2C"/>
    <w:rsid w:val="00156379"/>
    <w:rsid w:val="00156719"/>
    <w:rsid w:val="00157314"/>
    <w:rsid w:val="0015734B"/>
    <w:rsid w:val="00163B5D"/>
    <w:rsid w:val="00164685"/>
    <w:rsid w:val="0016576E"/>
    <w:rsid w:val="00165B24"/>
    <w:rsid w:val="0016607D"/>
    <w:rsid w:val="00167234"/>
    <w:rsid w:val="00167617"/>
    <w:rsid w:val="00167F03"/>
    <w:rsid w:val="00170016"/>
    <w:rsid w:val="0017197C"/>
    <w:rsid w:val="00172BBF"/>
    <w:rsid w:val="00174163"/>
    <w:rsid w:val="0017496C"/>
    <w:rsid w:val="00175E61"/>
    <w:rsid w:val="001761D6"/>
    <w:rsid w:val="0017797A"/>
    <w:rsid w:val="001779DD"/>
    <w:rsid w:val="001779E5"/>
    <w:rsid w:val="00177DBB"/>
    <w:rsid w:val="0018099F"/>
    <w:rsid w:val="00180FF5"/>
    <w:rsid w:val="00181075"/>
    <w:rsid w:val="001814A6"/>
    <w:rsid w:val="00182E4A"/>
    <w:rsid w:val="001831A3"/>
    <w:rsid w:val="0018381A"/>
    <w:rsid w:val="00184079"/>
    <w:rsid w:val="001846CB"/>
    <w:rsid w:val="00185566"/>
    <w:rsid w:val="00186476"/>
    <w:rsid w:val="00186587"/>
    <w:rsid w:val="001865EC"/>
    <w:rsid w:val="00186FE0"/>
    <w:rsid w:val="0018789A"/>
    <w:rsid w:val="00187F9A"/>
    <w:rsid w:val="001902A6"/>
    <w:rsid w:val="001908FA"/>
    <w:rsid w:val="00190C80"/>
    <w:rsid w:val="00190D04"/>
    <w:rsid w:val="00190D79"/>
    <w:rsid w:val="00191069"/>
    <w:rsid w:val="001914A0"/>
    <w:rsid w:val="00191746"/>
    <w:rsid w:val="00194ADA"/>
    <w:rsid w:val="00194EF7"/>
    <w:rsid w:val="001953AB"/>
    <w:rsid w:val="00196660"/>
    <w:rsid w:val="0019696D"/>
    <w:rsid w:val="00196C90"/>
    <w:rsid w:val="00196F27"/>
    <w:rsid w:val="00197B2F"/>
    <w:rsid w:val="00197F4B"/>
    <w:rsid w:val="001A079B"/>
    <w:rsid w:val="001A0824"/>
    <w:rsid w:val="001A0F0C"/>
    <w:rsid w:val="001A19B2"/>
    <w:rsid w:val="001A2990"/>
    <w:rsid w:val="001A3DA0"/>
    <w:rsid w:val="001A6F7C"/>
    <w:rsid w:val="001B0B3F"/>
    <w:rsid w:val="001B0E14"/>
    <w:rsid w:val="001B1FA3"/>
    <w:rsid w:val="001B2290"/>
    <w:rsid w:val="001B2DAE"/>
    <w:rsid w:val="001B3738"/>
    <w:rsid w:val="001B3EDE"/>
    <w:rsid w:val="001B59D8"/>
    <w:rsid w:val="001B623A"/>
    <w:rsid w:val="001B63D2"/>
    <w:rsid w:val="001B6405"/>
    <w:rsid w:val="001B6BA7"/>
    <w:rsid w:val="001B6C07"/>
    <w:rsid w:val="001C0600"/>
    <w:rsid w:val="001C078E"/>
    <w:rsid w:val="001C0B83"/>
    <w:rsid w:val="001C0D6A"/>
    <w:rsid w:val="001C346F"/>
    <w:rsid w:val="001C35CC"/>
    <w:rsid w:val="001C4189"/>
    <w:rsid w:val="001C4198"/>
    <w:rsid w:val="001C457F"/>
    <w:rsid w:val="001C4C24"/>
    <w:rsid w:val="001C6506"/>
    <w:rsid w:val="001C6699"/>
    <w:rsid w:val="001C6CC1"/>
    <w:rsid w:val="001C7724"/>
    <w:rsid w:val="001C7F6B"/>
    <w:rsid w:val="001D00A7"/>
    <w:rsid w:val="001D24F2"/>
    <w:rsid w:val="001D2598"/>
    <w:rsid w:val="001D4270"/>
    <w:rsid w:val="001D541A"/>
    <w:rsid w:val="001D5FBF"/>
    <w:rsid w:val="001D65D9"/>
    <w:rsid w:val="001D6669"/>
    <w:rsid w:val="001D716E"/>
    <w:rsid w:val="001D74FC"/>
    <w:rsid w:val="001D7525"/>
    <w:rsid w:val="001D7879"/>
    <w:rsid w:val="001D7BF5"/>
    <w:rsid w:val="001E0387"/>
    <w:rsid w:val="001E1546"/>
    <w:rsid w:val="001E3007"/>
    <w:rsid w:val="001E35A8"/>
    <w:rsid w:val="001E3B71"/>
    <w:rsid w:val="001E4836"/>
    <w:rsid w:val="001E5704"/>
    <w:rsid w:val="001E5765"/>
    <w:rsid w:val="001E5809"/>
    <w:rsid w:val="001F09A2"/>
    <w:rsid w:val="001F2878"/>
    <w:rsid w:val="001F3650"/>
    <w:rsid w:val="001F3DBB"/>
    <w:rsid w:val="001F48FF"/>
    <w:rsid w:val="001F5211"/>
    <w:rsid w:val="001F52E5"/>
    <w:rsid w:val="001F54AE"/>
    <w:rsid w:val="001F55EA"/>
    <w:rsid w:val="001F5627"/>
    <w:rsid w:val="001F5A97"/>
    <w:rsid w:val="001F5B20"/>
    <w:rsid w:val="001F5CB6"/>
    <w:rsid w:val="001F5F07"/>
    <w:rsid w:val="001F67BC"/>
    <w:rsid w:val="001F696F"/>
    <w:rsid w:val="001F6C76"/>
    <w:rsid w:val="001F6F9E"/>
    <w:rsid w:val="0020086D"/>
    <w:rsid w:val="00200C0D"/>
    <w:rsid w:val="00200E27"/>
    <w:rsid w:val="002015F4"/>
    <w:rsid w:val="00201F02"/>
    <w:rsid w:val="002033DA"/>
    <w:rsid w:val="00204F2A"/>
    <w:rsid w:val="00205D4E"/>
    <w:rsid w:val="0020659B"/>
    <w:rsid w:val="00206D33"/>
    <w:rsid w:val="0020797F"/>
    <w:rsid w:val="00210AD0"/>
    <w:rsid w:val="00210C88"/>
    <w:rsid w:val="002120F4"/>
    <w:rsid w:val="00212AF3"/>
    <w:rsid w:val="002141D6"/>
    <w:rsid w:val="002150F7"/>
    <w:rsid w:val="00216264"/>
    <w:rsid w:val="0021645D"/>
    <w:rsid w:val="002167E8"/>
    <w:rsid w:val="00216CC3"/>
    <w:rsid w:val="00220260"/>
    <w:rsid w:val="00220788"/>
    <w:rsid w:val="00220FA0"/>
    <w:rsid w:val="002210CC"/>
    <w:rsid w:val="00222330"/>
    <w:rsid w:val="002230C6"/>
    <w:rsid w:val="002233F1"/>
    <w:rsid w:val="00223EEF"/>
    <w:rsid w:val="00225EBA"/>
    <w:rsid w:val="0022626A"/>
    <w:rsid w:val="00227414"/>
    <w:rsid w:val="00227869"/>
    <w:rsid w:val="00227D4F"/>
    <w:rsid w:val="0023032D"/>
    <w:rsid w:val="00230CD4"/>
    <w:rsid w:val="00230DC1"/>
    <w:rsid w:val="00230E4D"/>
    <w:rsid w:val="002314B5"/>
    <w:rsid w:val="00231AC4"/>
    <w:rsid w:val="00231E6E"/>
    <w:rsid w:val="00231F7D"/>
    <w:rsid w:val="00232D8F"/>
    <w:rsid w:val="00232FFB"/>
    <w:rsid w:val="00233864"/>
    <w:rsid w:val="002352CD"/>
    <w:rsid w:val="002360E1"/>
    <w:rsid w:val="0023644E"/>
    <w:rsid w:val="0023654E"/>
    <w:rsid w:val="00237001"/>
    <w:rsid w:val="00237255"/>
    <w:rsid w:val="002406EE"/>
    <w:rsid w:val="00241128"/>
    <w:rsid w:val="0024169B"/>
    <w:rsid w:val="00241780"/>
    <w:rsid w:val="002429E4"/>
    <w:rsid w:val="00243CC6"/>
    <w:rsid w:val="0024481F"/>
    <w:rsid w:val="00245661"/>
    <w:rsid w:val="00245F75"/>
    <w:rsid w:val="0024687E"/>
    <w:rsid w:val="002471B1"/>
    <w:rsid w:val="00247751"/>
    <w:rsid w:val="00247C88"/>
    <w:rsid w:val="00247D8F"/>
    <w:rsid w:val="00247E61"/>
    <w:rsid w:val="002500A3"/>
    <w:rsid w:val="00250291"/>
    <w:rsid w:val="00252065"/>
    <w:rsid w:val="002523BC"/>
    <w:rsid w:val="0025254C"/>
    <w:rsid w:val="00252730"/>
    <w:rsid w:val="00252F6D"/>
    <w:rsid w:val="002530D2"/>
    <w:rsid w:val="002532D5"/>
    <w:rsid w:val="00254FF0"/>
    <w:rsid w:val="0025582C"/>
    <w:rsid w:val="0025665E"/>
    <w:rsid w:val="0025683E"/>
    <w:rsid w:val="00256A7E"/>
    <w:rsid w:val="00257363"/>
    <w:rsid w:val="00257F7B"/>
    <w:rsid w:val="0026015D"/>
    <w:rsid w:val="00260C1B"/>
    <w:rsid w:val="002625C5"/>
    <w:rsid w:val="002626A7"/>
    <w:rsid w:val="00263163"/>
    <w:rsid w:val="00263381"/>
    <w:rsid w:val="00263AE7"/>
    <w:rsid w:val="00263D06"/>
    <w:rsid w:val="00264BD6"/>
    <w:rsid w:val="00265636"/>
    <w:rsid w:val="00265C04"/>
    <w:rsid w:val="00266AD5"/>
    <w:rsid w:val="00266E47"/>
    <w:rsid w:val="002702E4"/>
    <w:rsid w:val="002704A8"/>
    <w:rsid w:val="002718A8"/>
    <w:rsid w:val="00272A2F"/>
    <w:rsid w:val="00272D17"/>
    <w:rsid w:val="00273104"/>
    <w:rsid w:val="0027438C"/>
    <w:rsid w:val="002749BF"/>
    <w:rsid w:val="002758B5"/>
    <w:rsid w:val="0027612C"/>
    <w:rsid w:val="00280385"/>
    <w:rsid w:val="00281113"/>
    <w:rsid w:val="0028144B"/>
    <w:rsid w:val="002819B0"/>
    <w:rsid w:val="002823AA"/>
    <w:rsid w:val="00282DD6"/>
    <w:rsid w:val="00285145"/>
    <w:rsid w:val="00285CF4"/>
    <w:rsid w:val="002864E1"/>
    <w:rsid w:val="00287582"/>
    <w:rsid w:val="00287FE0"/>
    <w:rsid w:val="00290049"/>
    <w:rsid w:val="002902BD"/>
    <w:rsid w:val="00290FC4"/>
    <w:rsid w:val="00291688"/>
    <w:rsid w:val="0029215F"/>
    <w:rsid w:val="00292F8B"/>
    <w:rsid w:val="00293371"/>
    <w:rsid w:val="00293C4C"/>
    <w:rsid w:val="00293D2C"/>
    <w:rsid w:val="0029442E"/>
    <w:rsid w:val="00295D9D"/>
    <w:rsid w:val="00296535"/>
    <w:rsid w:val="002966E8"/>
    <w:rsid w:val="0029723A"/>
    <w:rsid w:val="002A0EE1"/>
    <w:rsid w:val="002A1132"/>
    <w:rsid w:val="002A2A97"/>
    <w:rsid w:val="002A2BC5"/>
    <w:rsid w:val="002A3341"/>
    <w:rsid w:val="002A449B"/>
    <w:rsid w:val="002A61BC"/>
    <w:rsid w:val="002A61D9"/>
    <w:rsid w:val="002A6ECD"/>
    <w:rsid w:val="002A7315"/>
    <w:rsid w:val="002A784F"/>
    <w:rsid w:val="002B00BD"/>
    <w:rsid w:val="002B1045"/>
    <w:rsid w:val="002B10DC"/>
    <w:rsid w:val="002B1186"/>
    <w:rsid w:val="002B1BED"/>
    <w:rsid w:val="002B20AF"/>
    <w:rsid w:val="002B2A33"/>
    <w:rsid w:val="002B2E7A"/>
    <w:rsid w:val="002B3AF0"/>
    <w:rsid w:val="002B3AF5"/>
    <w:rsid w:val="002B507B"/>
    <w:rsid w:val="002B6104"/>
    <w:rsid w:val="002B711B"/>
    <w:rsid w:val="002B7591"/>
    <w:rsid w:val="002C0143"/>
    <w:rsid w:val="002C0D1C"/>
    <w:rsid w:val="002C123D"/>
    <w:rsid w:val="002C1BB6"/>
    <w:rsid w:val="002C1EBB"/>
    <w:rsid w:val="002C2592"/>
    <w:rsid w:val="002C2A73"/>
    <w:rsid w:val="002C2A8E"/>
    <w:rsid w:val="002C374B"/>
    <w:rsid w:val="002C44B5"/>
    <w:rsid w:val="002C465F"/>
    <w:rsid w:val="002C4DA6"/>
    <w:rsid w:val="002C544B"/>
    <w:rsid w:val="002C5CCB"/>
    <w:rsid w:val="002C5FE7"/>
    <w:rsid w:val="002D0A47"/>
    <w:rsid w:val="002D0C47"/>
    <w:rsid w:val="002D1401"/>
    <w:rsid w:val="002D161A"/>
    <w:rsid w:val="002D35E4"/>
    <w:rsid w:val="002D3E7B"/>
    <w:rsid w:val="002D4AB4"/>
    <w:rsid w:val="002D52FE"/>
    <w:rsid w:val="002D6B41"/>
    <w:rsid w:val="002E1716"/>
    <w:rsid w:val="002E2414"/>
    <w:rsid w:val="002E2B08"/>
    <w:rsid w:val="002E634C"/>
    <w:rsid w:val="002E68FD"/>
    <w:rsid w:val="002E748C"/>
    <w:rsid w:val="002F1DCD"/>
    <w:rsid w:val="002F23BF"/>
    <w:rsid w:val="002F2EB4"/>
    <w:rsid w:val="002F321C"/>
    <w:rsid w:val="002F3971"/>
    <w:rsid w:val="002F3B74"/>
    <w:rsid w:val="002F5F26"/>
    <w:rsid w:val="002F78BA"/>
    <w:rsid w:val="002F7C05"/>
    <w:rsid w:val="002F7CFB"/>
    <w:rsid w:val="0030027F"/>
    <w:rsid w:val="0030054E"/>
    <w:rsid w:val="003006F0"/>
    <w:rsid w:val="003010E6"/>
    <w:rsid w:val="0030203D"/>
    <w:rsid w:val="00302604"/>
    <w:rsid w:val="00302C25"/>
    <w:rsid w:val="00303512"/>
    <w:rsid w:val="003035AB"/>
    <w:rsid w:val="00303E05"/>
    <w:rsid w:val="00304794"/>
    <w:rsid w:val="00305020"/>
    <w:rsid w:val="0030527A"/>
    <w:rsid w:val="003052E8"/>
    <w:rsid w:val="003064E3"/>
    <w:rsid w:val="003068AB"/>
    <w:rsid w:val="00306E19"/>
    <w:rsid w:val="003073FB"/>
    <w:rsid w:val="0031019C"/>
    <w:rsid w:val="00310892"/>
    <w:rsid w:val="003117C1"/>
    <w:rsid w:val="00313330"/>
    <w:rsid w:val="00313624"/>
    <w:rsid w:val="00315753"/>
    <w:rsid w:val="00315812"/>
    <w:rsid w:val="003162F8"/>
    <w:rsid w:val="00320001"/>
    <w:rsid w:val="00322B15"/>
    <w:rsid w:val="00323324"/>
    <w:rsid w:val="00324F93"/>
    <w:rsid w:val="003254F7"/>
    <w:rsid w:val="00325E00"/>
    <w:rsid w:val="0032717D"/>
    <w:rsid w:val="00327732"/>
    <w:rsid w:val="00327AEA"/>
    <w:rsid w:val="00327FEF"/>
    <w:rsid w:val="00330306"/>
    <w:rsid w:val="00330B09"/>
    <w:rsid w:val="00332039"/>
    <w:rsid w:val="0033265B"/>
    <w:rsid w:val="00332D03"/>
    <w:rsid w:val="00333827"/>
    <w:rsid w:val="00333CFF"/>
    <w:rsid w:val="00335350"/>
    <w:rsid w:val="0033555F"/>
    <w:rsid w:val="0033582D"/>
    <w:rsid w:val="0033665B"/>
    <w:rsid w:val="00337542"/>
    <w:rsid w:val="00337E13"/>
    <w:rsid w:val="00337FF9"/>
    <w:rsid w:val="0034120E"/>
    <w:rsid w:val="00342BAF"/>
    <w:rsid w:val="00342CBD"/>
    <w:rsid w:val="003434DA"/>
    <w:rsid w:val="00345519"/>
    <w:rsid w:val="00345CCD"/>
    <w:rsid w:val="00346BD9"/>
    <w:rsid w:val="00347134"/>
    <w:rsid w:val="00347458"/>
    <w:rsid w:val="0035036D"/>
    <w:rsid w:val="0035072A"/>
    <w:rsid w:val="0035079B"/>
    <w:rsid w:val="00351588"/>
    <w:rsid w:val="00352E51"/>
    <w:rsid w:val="00354457"/>
    <w:rsid w:val="00354FD2"/>
    <w:rsid w:val="0035546B"/>
    <w:rsid w:val="00355D89"/>
    <w:rsid w:val="0035691B"/>
    <w:rsid w:val="00357DAF"/>
    <w:rsid w:val="003609F1"/>
    <w:rsid w:val="00361938"/>
    <w:rsid w:val="0036204A"/>
    <w:rsid w:val="00362602"/>
    <w:rsid w:val="00362D36"/>
    <w:rsid w:val="00364AC8"/>
    <w:rsid w:val="00364C1C"/>
    <w:rsid w:val="00364C59"/>
    <w:rsid w:val="00366009"/>
    <w:rsid w:val="003665ED"/>
    <w:rsid w:val="00372628"/>
    <w:rsid w:val="00372632"/>
    <w:rsid w:val="003733F4"/>
    <w:rsid w:val="00373D71"/>
    <w:rsid w:val="00374008"/>
    <w:rsid w:val="00374531"/>
    <w:rsid w:val="003750F5"/>
    <w:rsid w:val="00375C05"/>
    <w:rsid w:val="003761E7"/>
    <w:rsid w:val="00376832"/>
    <w:rsid w:val="00376991"/>
    <w:rsid w:val="00377D7B"/>
    <w:rsid w:val="00380484"/>
    <w:rsid w:val="00381624"/>
    <w:rsid w:val="00381E32"/>
    <w:rsid w:val="00382047"/>
    <w:rsid w:val="003823C0"/>
    <w:rsid w:val="003831AE"/>
    <w:rsid w:val="00383CF2"/>
    <w:rsid w:val="00385166"/>
    <w:rsid w:val="0038635D"/>
    <w:rsid w:val="00386526"/>
    <w:rsid w:val="003866DA"/>
    <w:rsid w:val="003869C5"/>
    <w:rsid w:val="00386CB4"/>
    <w:rsid w:val="00387004"/>
    <w:rsid w:val="0038767A"/>
    <w:rsid w:val="00387A23"/>
    <w:rsid w:val="00391012"/>
    <w:rsid w:val="0039191B"/>
    <w:rsid w:val="00391F57"/>
    <w:rsid w:val="00394113"/>
    <w:rsid w:val="003941D1"/>
    <w:rsid w:val="00394AF9"/>
    <w:rsid w:val="00395055"/>
    <w:rsid w:val="003956B0"/>
    <w:rsid w:val="003956DF"/>
    <w:rsid w:val="00395DD7"/>
    <w:rsid w:val="00396582"/>
    <w:rsid w:val="003968B0"/>
    <w:rsid w:val="003A0016"/>
    <w:rsid w:val="003A0CBE"/>
    <w:rsid w:val="003A125A"/>
    <w:rsid w:val="003A155D"/>
    <w:rsid w:val="003A1E5A"/>
    <w:rsid w:val="003A3A74"/>
    <w:rsid w:val="003A50E5"/>
    <w:rsid w:val="003A52CD"/>
    <w:rsid w:val="003A5A6A"/>
    <w:rsid w:val="003A6CE7"/>
    <w:rsid w:val="003A7270"/>
    <w:rsid w:val="003A7991"/>
    <w:rsid w:val="003A7DAF"/>
    <w:rsid w:val="003B062A"/>
    <w:rsid w:val="003B07B1"/>
    <w:rsid w:val="003B1302"/>
    <w:rsid w:val="003B1561"/>
    <w:rsid w:val="003B2064"/>
    <w:rsid w:val="003B2102"/>
    <w:rsid w:val="003B28DD"/>
    <w:rsid w:val="003B392A"/>
    <w:rsid w:val="003B396E"/>
    <w:rsid w:val="003B3C47"/>
    <w:rsid w:val="003B4466"/>
    <w:rsid w:val="003B4F34"/>
    <w:rsid w:val="003B54CF"/>
    <w:rsid w:val="003B624E"/>
    <w:rsid w:val="003B6745"/>
    <w:rsid w:val="003B6FE2"/>
    <w:rsid w:val="003C10B8"/>
    <w:rsid w:val="003C11AD"/>
    <w:rsid w:val="003C1A51"/>
    <w:rsid w:val="003C2569"/>
    <w:rsid w:val="003C26B4"/>
    <w:rsid w:val="003C38AF"/>
    <w:rsid w:val="003C445A"/>
    <w:rsid w:val="003C4848"/>
    <w:rsid w:val="003C4E21"/>
    <w:rsid w:val="003C56FD"/>
    <w:rsid w:val="003C59E3"/>
    <w:rsid w:val="003C5ED9"/>
    <w:rsid w:val="003C62B1"/>
    <w:rsid w:val="003C66E4"/>
    <w:rsid w:val="003C7887"/>
    <w:rsid w:val="003D0D2D"/>
    <w:rsid w:val="003D13C1"/>
    <w:rsid w:val="003D13C7"/>
    <w:rsid w:val="003D21A2"/>
    <w:rsid w:val="003D25A3"/>
    <w:rsid w:val="003D2E7E"/>
    <w:rsid w:val="003D3020"/>
    <w:rsid w:val="003D4166"/>
    <w:rsid w:val="003D5A96"/>
    <w:rsid w:val="003D5E60"/>
    <w:rsid w:val="003D6606"/>
    <w:rsid w:val="003D6DCF"/>
    <w:rsid w:val="003D6FAA"/>
    <w:rsid w:val="003D7EBE"/>
    <w:rsid w:val="003E0C9A"/>
    <w:rsid w:val="003E0DDE"/>
    <w:rsid w:val="003E2672"/>
    <w:rsid w:val="003E2A5B"/>
    <w:rsid w:val="003E4509"/>
    <w:rsid w:val="003E4692"/>
    <w:rsid w:val="003E59A5"/>
    <w:rsid w:val="003E6200"/>
    <w:rsid w:val="003E6945"/>
    <w:rsid w:val="003F0781"/>
    <w:rsid w:val="003F0F3E"/>
    <w:rsid w:val="003F1601"/>
    <w:rsid w:val="003F1EA6"/>
    <w:rsid w:val="003F2920"/>
    <w:rsid w:val="003F4119"/>
    <w:rsid w:val="003F5D42"/>
    <w:rsid w:val="003F6765"/>
    <w:rsid w:val="003F76F4"/>
    <w:rsid w:val="003F778F"/>
    <w:rsid w:val="003F79EE"/>
    <w:rsid w:val="003F7DD6"/>
    <w:rsid w:val="004003F8"/>
    <w:rsid w:val="00400441"/>
    <w:rsid w:val="004006AE"/>
    <w:rsid w:val="0040090E"/>
    <w:rsid w:val="0040106B"/>
    <w:rsid w:val="00401DEB"/>
    <w:rsid w:val="00402DEA"/>
    <w:rsid w:val="00402E3C"/>
    <w:rsid w:val="00403BD6"/>
    <w:rsid w:val="00405962"/>
    <w:rsid w:val="00406F6D"/>
    <w:rsid w:val="0041029B"/>
    <w:rsid w:val="00410566"/>
    <w:rsid w:val="0041097D"/>
    <w:rsid w:val="00410F1A"/>
    <w:rsid w:val="00411250"/>
    <w:rsid w:val="00411557"/>
    <w:rsid w:val="00411787"/>
    <w:rsid w:val="004121E0"/>
    <w:rsid w:val="00414654"/>
    <w:rsid w:val="00415AC5"/>
    <w:rsid w:val="0041643B"/>
    <w:rsid w:val="00416680"/>
    <w:rsid w:val="004172E5"/>
    <w:rsid w:val="0042008C"/>
    <w:rsid w:val="004201FB"/>
    <w:rsid w:val="00420231"/>
    <w:rsid w:val="00420E47"/>
    <w:rsid w:val="0042191E"/>
    <w:rsid w:val="00421C80"/>
    <w:rsid w:val="00421DDA"/>
    <w:rsid w:val="00421F61"/>
    <w:rsid w:val="004246F5"/>
    <w:rsid w:val="00426C49"/>
    <w:rsid w:val="004272DD"/>
    <w:rsid w:val="0042737E"/>
    <w:rsid w:val="0043044A"/>
    <w:rsid w:val="00430633"/>
    <w:rsid w:val="004310DE"/>
    <w:rsid w:val="00431A99"/>
    <w:rsid w:val="00431D7C"/>
    <w:rsid w:val="00432B94"/>
    <w:rsid w:val="00432C54"/>
    <w:rsid w:val="00433ED7"/>
    <w:rsid w:val="00435CFA"/>
    <w:rsid w:val="00436932"/>
    <w:rsid w:val="00436A77"/>
    <w:rsid w:val="0043779E"/>
    <w:rsid w:val="004407A1"/>
    <w:rsid w:val="00440859"/>
    <w:rsid w:val="00441961"/>
    <w:rsid w:val="0044269C"/>
    <w:rsid w:val="00442A7C"/>
    <w:rsid w:val="00443336"/>
    <w:rsid w:val="00444395"/>
    <w:rsid w:val="0044450B"/>
    <w:rsid w:val="00445574"/>
    <w:rsid w:val="00445AF0"/>
    <w:rsid w:val="00445FA9"/>
    <w:rsid w:val="004467F3"/>
    <w:rsid w:val="00446B00"/>
    <w:rsid w:val="004479F7"/>
    <w:rsid w:val="0045006C"/>
    <w:rsid w:val="00450088"/>
    <w:rsid w:val="0045040B"/>
    <w:rsid w:val="004506B5"/>
    <w:rsid w:val="0045072A"/>
    <w:rsid w:val="00451BD4"/>
    <w:rsid w:val="00451C77"/>
    <w:rsid w:val="00452742"/>
    <w:rsid w:val="00452ADD"/>
    <w:rsid w:val="00452E39"/>
    <w:rsid w:val="00452FD3"/>
    <w:rsid w:val="00453750"/>
    <w:rsid w:val="004538AD"/>
    <w:rsid w:val="00453BC3"/>
    <w:rsid w:val="00453DA1"/>
    <w:rsid w:val="004544E4"/>
    <w:rsid w:val="004552E9"/>
    <w:rsid w:val="004553FF"/>
    <w:rsid w:val="004555F5"/>
    <w:rsid w:val="00455C42"/>
    <w:rsid w:val="00456A3D"/>
    <w:rsid w:val="00456F70"/>
    <w:rsid w:val="004579CD"/>
    <w:rsid w:val="00457A70"/>
    <w:rsid w:val="00457B70"/>
    <w:rsid w:val="00457C98"/>
    <w:rsid w:val="00460D7D"/>
    <w:rsid w:val="00462C24"/>
    <w:rsid w:val="00464C74"/>
    <w:rsid w:val="00466020"/>
    <w:rsid w:val="004660C6"/>
    <w:rsid w:val="004667A9"/>
    <w:rsid w:val="00467870"/>
    <w:rsid w:val="0047056E"/>
    <w:rsid w:val="004709AE"/>
    <w:rsid w:val="0047147B"/>
    <w:rsid w:val="00471C59"/>
    <w:rsid w:val="00471E05"/>
    <w:rsid w:val="0047299D"/>
    <w:rsid w:val="004734F9"/>
    <w:rsid w:val="00473B2D"/>
    <w:rsid w:val="00473D9C"/>
    <w:rsid w:val="004755EC"/>
    <w:rsid w:val="00475780"/>
    <w:rsid w:val="00475C25"/>
    <w:rsid w:val="00476A29"/>
    <w:rsid w:val="00476D6A"/>
    <w:rsid w:val="004770B1"/>
    <w:rsid w:val="0048084C"/>
    <w:rsid w:val="00482A03"/>
    <w:rsid w:val="00482E1F"/>
    <w:rsid w:val="00483248"/>
    <w:rsid w:val="00484176"/>
    <w:rsid w:val="0048451C"/>
    <w:rsid w:val="00484A30"/>
    <w:rsid w:val="00484F64"/>
    <w:rsid w:val="00485A57"/>
    <w:rsid w:val="004864F4"/>
    <w:rsid w:val="00486E63"/>
    <w:rsid w:val="00487E44"/>
    <w:rsid w:val="0049057A"/>
    <w:rsid w:val="0049308B"/>
    <w:rsid w:val="004930C9"/>
    <w:rsid w:val="00493660"/>
    <w:rsid w:val="00494D1A"/>
    <w:rsid w:val="00495076"/>
    <w:rsid w:val="00495F0E"/>
    <w:rsid w:val="004968F5"/>
    <w:rsid w:val="004975D7"/>
    <w:rsid w:val="00497A88"/>
    <w:rsid w:val="004A00BA"/>
    <w:rsid w:val="004A0ABE"/>
    <w:rsid w:val="004A13A0"/>
    <w:rsid w:val="004A16AD"/>
    <w:rsid w:val="004A213C"/>
    <w:rsid w:val="004A252E"/>
    <w:rsid w:val="004A3E8A"/>
    <w:rsid w:val="004A507B"/>
    <w:rsid w:val="004A50CB"/>
    <w:rsid w:val="004A5F07"/>
    <w:rsid w:val="004A6A08"/>
    <w:rsid w:val="004A6A65"/>
    <w:rsid w:val="004A79E9"/>
    <w:rsid w:val="004A7CCE"/>
    <w:rsid w:val="004A7DD6"/>
    <w:rsid w:val="004B0531"/>
    <w:rsid w:val="004B0DAF"/>
    <w:rsid w:val="004B11A2"/>
    <w:rsid w:val="004B1D92"/>
    <w:rsid w:val="004B259B"/>
    <w:rsid w:val="004B42C6"/>
    <w:rsid w:val="004B4ABC"/>
    <w:rsid w:val="004B5BB3"/>
    <w:rsid w:val="004B5DD6"/>
    <w:rsid w:val="004B6FE2"/>
    <w:rsid w:val="004B72CD"/>
    <w:rsid w:val="004B7866"/>
    <w:rsid w:val="004C0A56"/>
    <w:rsid w:val="004C10B6"/>
    <w:rsid w:val="004C1816"/>
    <w:rsid w:val="004C190E"/>
    <w:rsid w:val="004C2080"/>
    <w:rsid w:val="004C3E17"/>
    <w:rsid w:val="004C58D0"/>
    <w:rsid w:val="004C68C9"/>
    <w:rsid w:val="004C6A51"/>
    <w:rsid w:val="004C6AD5"/>
    <w:rsid w:val="004C7547"/>
    <w:rsid w:val="004C7552"/>
    <w:rsid w:val="004C788C"/>
    <w:rsid w:val="004C78C7"/>
    <w:rsid w:val="004C79B1"/>
    <w:rsid w:val="004D05C6"/>
    <w:rsid w:val="004D0ADF"/>
    <w:rsid w:val="004D1112"/>
    <w:rsid w:val="004D4E98"/>
    <w:rsid w:val="004D5563"/>
    <w:rsid w:val="004D5B79"/>
    <w:rsid w:val="004D7A40"/>
    <w:rsid w:val="004E0653"/>
    <w:rsid w:val="004E0DF6"/>
    <w:rsid w:val="004E1CCF"/>
    <w:rsid w:val="004E3FD5"/>
    <w:rsid w:val="004E488D"/>
    <w:rsid w:val="004E4FED"/>
    <w:rsid w:val="004E62FE"/>
    <w:rsid w:val="004E6E18"/>
    <w:rsid w:val="004E71C9"/>
    <w:rsid w:val="004E7E9C"/>
    <w:rsid w:val="004F007E"/>
    <w:rsid w:val="004F07BC"/>
    <w:rsid w:val="004F10E4"/>
    <w:rsid w:val="004F271D"/>
    <w:rsid w:val="004F2E5D"/>
    <w:rsid w:val="004F32EB"/>
    <w:rsid w:val="004F43AA"/>
    <w:rsid w:val="004F5256"/>
    <w:rsid w:val="00501425"/>
    <w:rsid w:val="00501A08"/>
    <w:rsid w:val="005025D5"/>
    <w:rsid w:val="0050467C"/>
    <w:rsid w:val="00504B52"/>
    <w:rsid w:val="00504CA5"/>
    <w:rsid w:val="00505533"/>
    <w:rsid w:val="00505B66"/>
    <w:rsid w:val="00505D5E"/>
    <w:rsid w:val="00505E63"/>
    <w:rsid w:val="005060E8"/>
    <w:rsid w:val="005065E6"/>
    <w:rsid w:val="00506D4B"/>
    <w:rsid w:val="00507115"/>
    <w:rsid w:val="005071FD"/>
    <w:rsid w:val="0050740E"/>
    <w:rsid w:val="00507C6D"/>
    <w:rsid w:val="00507F5E"/>
    <w:rsid w:val="00510245"/>
    <w:rsid w:val="005117E7"/>
    <w:rsid w:val="00511A52"/>
    <w:rsid w:val="00512B50"/>
    <w:rsid w:val="00515FD3"/>
    <w:rsid w:val="005163D1"/>
    <w:rsid w:val="00516CD8"/>
    <w:rsid w:val="005175B1"/>
    <w:rsid w:val="0052029C"/>
    <w:rsid w:val="00520ED5"/>
    <w:rsid w:val="005213FD"/>
    <w:rsid w:val="0052154C"/>
    <w:rsid w:val="00522276"/>
    <w:rsid w:val="0052306D"/>
    <w:rsid w:val="005242B9"/>
    <w:rsid w:val="00524649"/>
    <w:rsid w:val="00524677"/>
    <w:rsid w:val="00524F75"/>
    <w:rsid w:val="00525274"/>
    <w:rsid w:val="00525F19"/>
    <w:rsid w:val="00525F88"/>
    <w:rsid w:val="00526BC2"/>
    <w:rsid w:val="005273FF"/>
    <w:rsid w:val="005276D1"/>
    <w:rsid w:val="00527D8A"/>
    <w:rsid w:val="00527DCD"/>
    <w:rsid w:val="00530506"/>
    <w:rsid w:val="00530A88"/>
    <w:rsid w:val="00531CEB"/>
    <w:rsid w:val="00532D21"/>
    <w:rsid w:val="00533B0D"/>
    <w:rsid w:val="005340D6"/>
    <w:rsid w:val="005342A5"/>
    <w:rsid w:val="005367D3"/>
    <w:rsid w:val="0053686F"/>
    <w:rsid w:val="00540312"/>
    <w:rsid w:val="00540E77"/>
    <w:rsid w:val="00541978"/>
    <w:rsid w:val="00542C00"/>
    <w:rsid w:val="00542C1B"/>
    <w:rsid w:val="00542C74"/>
    <w:rsid w:val="00543622"/>
    <w:rsid w:val="00543A8C"/>
    <w:rsid w:val="00543C25"/>
    <w:rsid w:val="005442D0"/>
    <w:rsid w:val="00544301"/>
    <w:rsid w:val="00544DC4"/>
    <w:rsid w:val="00545B0B"/>
    <w:rsid w:val="0054634C"/>
    <w:rsid w:val="00546DE1"/>
    <w:rsid w:val="0055026D"/>
    <w:rsid w:val="005504C1"/>
    <w:rsid w:val="005506CB"/>
    <w:rsid w:val="005511FF"/>
    <w:rsid w:val="00551385"/>
    <w:rsid w:val="0055274C"/>
    <w:rsid w:val="00552997"/>
    <w:rsid w:val="00552C12"/>
    <w:rsid w:val="00552E66"/>
    <w:rsid w:val="005542B7"/>
    <w:rsid w:val="0055456E"/>
    <w:rsid w:val="0055497C"/>
    <w:rsid w:val="00555AAE"/>
    <w:rsid w:val="0055686E"/>
    <w:rsid w:val="00556E33"/>
    <w:rsid w:val="00556ED0"/>
    <w:rsid w:val="00557CA6"/>
    <w:rsid w:val="00557FCF"/>
    <w:rsid w:val="005615F4"/>
    <w:rsid w:val="0056181B"/>
    <w:rsid w:val="0056341A"/>
    <w:rsid w:val="00564C8F"/>
    <w:rsid w:val="00564F84"/>
    <w:rsid w:val="00565A55"/>
    <w:rsid w:val="00566A23"/>
    <w:rsid w:val="00567ACB"/>
    <w:rsid w:val="0057009F"/>
    <w:rsid w:val="005700E5"/>
    <w:rsid w:val="0057234F"/>
    <w:rsid w:val="00572E47"/>
    <w:rsid w:val="005734B2"/>
    <w:rsid w:val="005734F8"/>
    <w:rsid w:val="0057377D"/>
    <w:rsid w:val="00573FC2"/>
    <w:rsid w:val="005740FE"/>
    <w:rsid w:val="005748BA"/>
    <w:rsid w:val="00575015"/>
    <w:rsid w:val="00576766"/>
    <w:rsid w:val="005771FF"/>
    <w:rsid w:val="00577752"/>
    <w:rsid w:val="005777BC"/>
    <w:rsid w:val="00577D5C"/>
    <w:rsid w:val="005805D8"/>
    <w:rsid w:val="00580768"/>
    <w:rsid w:val="00582D96"/>
    <w:rsid w:val="00582F83"/>
    <w:rsid w:val="00583035"/>
    <w:rsid w:val="005831E0"/>
    <w:rsid w:val="00583AEE"/>
    <w:rsid w:val="00583E47"/>
    <w:rsid w:val="00585143"/>
    <w:rsid w:val="0058527A"/>
    <w:rsid w:val="005855C9"/>
    <w:rsid w:val="00585B24"/>
    <w:rsid w:val="00585C52"/>
    <w:rsid w:val="00586AC4"/>
    <w:rsid w:val="00587FAF"/>
    <w:rsid w:val="00591D6B"/>
    <w:rsid w:val="0059348F"/>
    <w:rsid w:val="005935A8"/>
    <w:rsid w:val="00593CD8"/>
    <w:rsid w:val="00593D5B"/>
    <w:rsid w:val="00594061"/>
    <w:rsid w:val="0059412E"/>
    <w:rsid w:val="00594AD7"/>
    <w:rsid w:val="005977DC"/>
    <w:rsid w:val="00597813"/>
    <w:rsid w:val="005A041A"/>
    <w:rsid w:val="005A047F"/>
    <w:rsid w:val="005A2FE2"/>
    <w:rsid w:val="005A3214"/>
    <w:rsid w:val="005A466F"/>
    <w:rsid w:val="005A4804"/>
    <w:rsid w:val="005A48A5"/>
    <w:rsid w:val="005A495A"/>
    <w:rsid w:val="005A5413"/>
    <w:rsid w:val="005A6314"/>
    <w:rsid w:val="005A688E"/>
    <w:rsid w:val="005A710D"/>
    <w:rsid w:val="005A77B7"/>
    <w:rsid w:val="005A7A8A"/>
    <w:rsid w:val="005A7C52"/>
    <w:rsid w:val="005B054B"/>
    <w:rsid w:val="005B108E"/>
    <w:rsid w:val="005B165F"/>
    <w:rsid w:val="005B1B6E"/>
    <w:rsid w:val="005B1D55"/>
    <w:rsid w:val="005B1F98"/>
    <w:rsid w:val="005B28E6"/>
    <w:rsid w:val="005B2C1C"/>
    <w:rsid w:val="005B300C"/>
    <w:rsid w:val="005B30E0"/>
    <w:rsid w:val="005B38D8"/>
    <w:rsid w:val="005B517C"/>
    <w:rsid w:val="005B618E"/>
    <w:rsid w:val="005B698C"/>
    <w:rsid w:val="005B7013"/>
    <w:rsid w:val="005B7AE8"/>
    <w:rsid w:val="005B7CCC"/>
    <w:rsid w:val="005B7D2D"/>
    <w:rsid w:val="005B7E81"/>
    <w:rsid w:val="005C1098"/>
    <w:rsid w:val="005C10DE"/>
    <w:rsid w:val="005C22FF"/>
    <w:rsid w:val="005C2DB5"/>
    <w:rsid w:val="005C39EB"/>
    <w:rsid w:val="005C3B05"/>
    <w:rsid w:val="005C3CFC"/>
    <w:rsid w:val="005C3F53"/>
    <w:rsid w:val="005C44D6"/>
    <w:rsid w:val="005C46C6"/>
    <w:rsid w:val="005C4CE3"/>
    <w:rsid w:val="005C634D"/>
    <w:rsid w:val="005C63E5"/>
    <w:rsid w:val="005C6FEE"/>
    <w:rsid w:val="005C7908"/>
    <w:rsid w:val="005C7A80"/>
    <w:rsid w:val="005C7D73"/>
    <w:rsid w:val="005D0078"/>
    <w:rsid w:val="005D0F08"/>
    <w:rsid w:val="005D1141"/>
    <w:rsid w:val="005D1B37"/>
    <w:rsid w:val="005D2081"/>
    <w:rsid w:val="005D2CC6"/>
    <w:rsid w:val="005D3264"/>
    <w:rsid w:val="005D32B6"/>
    <w:rsid w:val="005D4A50"/>
    <w:rsid w:val="005D4ADE"/>
    <w:rsid w:val="005D4F53"/>
    <w:rsid w:val="005D4FB1"/>
    <w:rsid w:val="005D5ACF"/>
    <w:rsid w:val="005D5BA8"/>
    <w:rsid w:val="005D5FC7"/>
    <w:rsid w:val="005D640F"/>
    <w:rsid w:val="005D6AC0"/>
    <w:rsid w:val="005D6C59"/>
    <w:rsid w:val="005D6C76"/>
    <w:rsid w:val="005E4097"/>
    <w:rsid w:val="005E4BEC"/>
    <w:rsid w:val="005E6029"/>
    <w:rsid w:val="005E60EA"/>
    <w:rsid w:val="005E6348"/>
    <w:rsid w:val="005E63F7"/>
    <w:rsid w:val="005E74BC"/>
    <w:rsid w:val="005F0880"/>
    <w:rsid w:val="005F14BD"/>
    <w:rsid w:val="005F200B"/>
    <w:rsid w:val="005F2A68"/>
    <w:rsid w:val="005F3CB2"/>
    <w:rsid w:val="005F407C"/>
    <w:rsid w:val="005F4247"/>
    <w:rsid w:val="005F4EB4"/>
    <w:rsid w:val="005F5F20"/>
    <w:rsid w:val="005F6E62"/>
    <w:rsid w:val="005F78FF"/>
    <w:rsid w:val="006000AA"/>
    <w:rsid w:val="006008BB"/>
    <w:rsid w:val="00602595"/>
    <w:rsid w:val="0060287A"/>
    <w:rsid w:val="00602C5C"/>
    <w:rsid w:val="0060515E"/>
    <w:rsid w:val="00605496"/>
    <w:rsid w:val="00607453"/>
    <w:rsid w:val="00610CE5"/>
    <w:rsid w:val="0061258D"/>
    <w:rsid w:val="0061415A"/>
    <w:rsid w:val="00614748"/>
    <w:rsid w:val="006158C7"/>
    <w:rsid w:val="00616230"/>
    <w:rsid w:val="0061758C"/>
    <w:rsid w:val="00617752"/>
    <w:rsid w:val="00621EE2"/>
    <w:rsid w:val="0062298A"/>
    <w:rsid w:val="00623766"/>
    <w:rsid w:val="00623F0E"/>
    <w:rsid w:val="0062429C"/>
    <w:rsid w:val="00624423"/>
    <w:rsid w:val="00624AC0"/>
    <w:rsid w:val="006261E1"/>
    <w:rsid w:val="006266E3"/>
    <w:rsid w:val="00626C64"/>
    <w:rsid w:val="00626FD8"/>
    <w:rsid w:val="00627366"/>
    <w:rsid w:val="00630298"/>
    <w:rsid w:val="00630510"/>
    <w:rsid w:val="006305AD"/>
    <w:rsid w:val="00630E7A"/>
    <w:rsid w:val="00630ECC"/>
    <w:rsid w:val="0063121E"/>
    <w:rsid w:val="00631AC4"/>
    <w:rsid w:val="00631B84"/>
    <w:rsid w:val="00631FB4"/>
    <w:rsid w:val="00632E77"/>
    <w:rsid w:val="00632EE9"/>
    <w:rsid w:val="00633024"/>
    <w:rsid w:val="0063306A"/>
    <w:rsid w:val="006348F6"/>
    <w:rsid w:val="00634C19"/>
    <w:rsid w:val="0063695B"/>
    <w:rsid w:val="006369E3"/>
    <w:rsid w:val="006370FF"/>
    <w:rsid w:val="0063721A"/>
    <w:rsid w:val="00640AB3"/>
    <w:rsid w:val="006428C4"/>
    <w:rsid w:val="006438D6"/>
    <w:rsid w:val="00643C08"/>
    <w:rsid w:val="0064443F"/>
    <w:rsid w:val="00644AC6"/>
    <w:rsid w:val="00645267"/>
    <w:rsid w:val="00645786"/>
    <w:rsid w:val="00645FF6"/>
    <w:rsid w:val="00647F22"/>
    <w:rsid w:val="00647F89"/>
    <w:rsid w:val="00650415"/>
    <w:rsid w:val="006509D2"/>
    <w:rsid w:val="00650EFF"/>
    <w:rsid w:val="0065277D"/>
    <w:rsid w:val="00652B16"/>
    <w:rsid w:val="00653927"/>
    <w:rsid w:val="0065392B"/>
    <w:rsid w:val="00653B09"/>
    <w:rsid w:val="00653E83"/>
    <w:rsid w:val="00654C0A"/>
    <w:rsid w:val="006554A7"/>
    <w:rsid w:val="0065631B"/>
    <w:rsid w:val="00657E18"/>
    <w:rsid w:val="00660C61"/>
    <w:rsid w:val="00661815"/>
    <w:rsid w:val="00662DCF"/>
    <w:rsid w:val="00662FB5"/>
    <w:rsid w:val="00663E70"/>
    <w:rsid w:val="006647E3"/>
    <w:rsid w:val="00664E37"/>
    <w:rsid w:val="00664F1B"/>
    <w:rsid w:val="00665B35"/>
    <w:rsid w:val="00665D9A"/>
    <w:rsid w:val="00666DC9"/>
    <w:rsid w:val="0066787C"/>
    <w:rsid w:val="00667EC7"/>
    <w:rsid w:val="006712DE"/>
    <w:rsid w:val="00672043"/>
    <w:rsid w:val="00673813"/>
    <w:rsid w:val="00675B48"/>
    <w:rsid w:val="00675B8C"/>
    <w:rsid w:val="00676795"/>
    <w:rsid w:val="006777A9"/>
    <w:rsid w:val="00680B48"/>
    <w:rsid w:val="0068230B"/>
    <w:rsid w:val="006829B8"/>
    <w:rsid w:val="00682F71"/>
    <w:rsid w:val="00683545"/>
    <w:rsid w:val="006835FC"/>
    <w:rsid w:val="006842BC"/>
    <w:rsid w:val="006847EE"/>
    <w:rsid w:val="00685F9B"/>
    <w:rsid w:val="00686183"/>
    <w:rsid w:val="0068711D"/>
    <w:rsid w:val="00687E48"/>
    <w:rsid w:val="00690243"/>
    <w:rsid w:val="00690EE0"/>
    <w:rsid w:val="0069103D"/>
    <w:rsid w:val="006920BA"/>
    <w:rsid w:val="006925C1"/>
    <w:rsid w:val="00692E10"/>
    <w:rsid w:val="0069578E"/>
    <w:rsid w:val="0069597D"/>
    <w:rsid w:val="00695E92"/>
    <w:rsid w:val="00696190"/>
    <w:rsid w:val="0069621C"/>
    <w:rsid w:val="00696E89"/>
    <w:rsid w:val="006972AF"/>
    <w:rsid w:val="00697518"/>
    <w:rsid w:val="00697E14"/>
    <w:rsid w:val="006A02F0"/>
    <w:rsid w:val="006A08E8"/>
    <w:rsid w:val="006A0BA7"/>
    <w:rsid w:val="006A0C84"/>
    <w:rsid w:val="006A18FE"/>
    <w:rsid w:val="006A2162"/>
    <w:rsid w:val="006A3006"/>
    <w:rsid w:val="006A4076"/>
    <w:rsid w:val="006A4148"/>
    <w:rsid w:val="006A4729"/>
    <w:rsid w:val="006A55A5"/>
    <w:rsid w:val="006A62F9"/>
    <w:rsid w:val="006A6349"/>
    <w:rsid w:val="006A66B3"/>
    <w:rsid w:val="006B1515"/>
    <w:rsid w:val="006B184A"/>
    <w:rsid w:val="006B27AA"/>
    <w:rsid w:val="006B299E"/>
    <w:rsid w:val="006B35F8"/>
    <w:rsid w:val="006B4CDF"/>
    <w:rsid w:val="006B5A09"/>
    <w:rsid w:val="006B71CD"/>
    <w:rsid w:val="006B794A"/>
    <w:rsid w:val="006B7D30"/>
    <w:rsid w:val="006C09E7"/>
    <w:rsid w:val="006C197F"/>
    <w:rsid w:val="006C238E"/>
    <w:rsid w:val="006C2839"/>
    <w:rsid w:val="006C35D0"/>
    <w:rsid w:val="006C3B12"/>
    <w:rsid w:val="006C3E39"/>
    <w:rsid w:val="006C3FAB"/>
    <w:rsid w:val="006C4C38"/>
    <w:rsid w:val="006C55E6"/>
    <w:rsid w:val="006C599F"/>
    <w:rsid w:val="006C6DF4"/>
    <w:rsid w:val="006C784D"/>
    <w:rsid w:val="006D040E"/>
    <w:rsid w:val="006D1216"/>
    <w:rsid w:val="006D3555"/>
    <w:rsid w:val="006D5A9F"/>
    <w:rsid w:val="006D5F34"/>
    <w:rsid w:val="006D630F"/>
    <w:rsid w:val="006D7251"/>
    <w:rsid w:val="006D7295"/>
    <w:rsid w:val="006D7415"/>
    <w:rsid w:val="006D7572"/>
    <w:rsid w:val="006E0171"/>
    <w:rsid w:val="006E0223"/>
    <w:rsid w:val="006E08ED"/>
    <w:rsid w:val="006E1957"/>
    <w:rsid w:val="006E21AC"/>
    <w:rsid w:val="006E3C65"/>
    <w:rsid w:val="006E41E4"/>
    <w:rsid w:val="006E44C5"/>
    <w:rsid w:val="006E46EE"/>
    <w:rsid w:val="006E4774"/>
    <w:rsid w:val="006E4820"/>
    <w:rsid w:val="006E527B"/>
    <w:rsid w:val="006E56F9"/>
    <w:rsid w:val="006E5C6D"/>
    <w:rsid w:val="006E5DAA"/>
    <w:rsid w:val="006E60B4"/>
    <w:rsid w:val="006E66B9"/>
    <w:rsid w:val="006E6ABA"/>
    <w:rsid w:val="006E7857"/>
    <w:rsid w:val="006F144A"/>
    <w:rsid w:val="006F1EC0"/>
    <w:rsid w:val="006F2178"/>
    <w:rsid w:val="006F277D"/>
    <w:rsid w:val="006F284B"/>
    <w:rsid w:val="006F2A18"/>
    <w:rsid w:val="006F323B"/>
    <w:rsid w:val="006F3331"/>
    <w:rsid w:val="006F3662"/>
    <w:rsid w:val="006F375D"/>
    <w:rsid w:val="006F3D56"/>
    <w:rsid w:val="006F47D4"/>
    <w:rsid w:val="006F5DEE"/>
    <w:rsid w:val="006F664C"/>
    <w:rsid w:val="006F75E0"/>
    <w:rsid w:val="00700A42"/>
    <w:rsid w:val="0070120C"/>
    <w:rsid w:val="00701A74"/>
    <w:rsid w:val="00702DC8"/>
    <w:rsid w:val="0070442B"/>
    <w:rsid w:val="007049A1"/>
    <w:rsid w:val="00705580"/>
    <w:rsid w:val="00706C83"/>
    <w:rsid w:val="00707B93"/>
    <w:rsid w:val="007100E0"/>
    <w:rsid w:val="0071075C"/>
    <w:rsid w:val="007114F0"/>
    <w:rsid w:val="007123B2"/>
    <w:rsid w:val="007129A8"/>
    <w:rsid w:val="00713507"/>
    <w:rsid w:val="0071358D"/>
    <w:rsid w:val="007137E8"/>
    <w:rsid w:val="00713CE6"/>
    <w:rsid w:val="007141F5"/>
    <w:rsid w:val="00714560"/>
    <w:rsid w:val="007147C7"/>
    <w:rsid w:val="00714898"/>
    <w:rsid w:val="00714996"/>
    <w:rsid w:val="007150A4"/>
    <w:rsid w:val="00715155"/>
    <w:rsid w:val="00716AFB"/>
    <w:rsid w:val="00716E7D"/>
    <w:rsid w:val="00717713"/>
    <w:rsid w:val="007201AE"/>
    <w:rsid w:val="00720844"/>
    <w:rsid w:val="00720A03"/>
    <w:rsid w:val="0072145C"/>
    <w:rsid w:val="007222C6"/>
    <w:rsid w:val="007228D8"/>
    <w:rsid w:val="0072325C"/>
    <w:rsid w:val="007236EE"/>
    <w:rsid w:val="00723863"/>
    <w:rsid w:val="0072398D"/>
    <w:rsid w:val="007239ED"/>
    <w:rsid w:val="00723FAD"/>
    <w:rsid w:val="00724A10"/>
    <w:rsid w:val="007263FB"/>
    <w:rsid w:val="0072652B"/>
    <w:rsid w:val="00727411"/>
    <w:rsid w:val="007300F4"/>
    <w:rsid w:val="00730EB5"/>
    <w:rsid w:val="00731285"/>
    <w:rsid w:val="00732C3E"/>
    <w:rsid w:val="00732FEB"/>
    <w:rsid w:val="0073379F"/>
    <w:rsid w:val="00734693"/>
    <w:rsid w:val="007358AB"/>
    <w:rsid w:val="007361FC"/>
    <w:rsid w:val="00736DDD"/>
    <w:rsid w:val="00736F63"/>
    <w:rsid w:val="00737210"/>
    <w:rsid w:val="0073754F"/>
    <w:rsid w:val="00737F5B"/>
    <w:rsid w:val="00742963"/>
    <w:rsid w:val="00742A41"/>
    <w:rsid w:val="00742D64"/>
    <w:rsid w:val="007435B0"/>
    <w:rsid w:val="00743C25"/>
    <w:rsid w:val="00743E6A"/>
    <w:rsid w:val="007447C5"/>
    <w:rsid w:val="0074579B"/>
    <w:rsid w:val="00746157"/>
    <w:rsid w:val="0074792E"/>
    <w:rsid w:val="00750795"/>
    <w:rsid w:val="00752147"/>
    <w:rsid w:val="0075217D"/>
    <w:rsid w:val="0075295F"/>
    <w:rsid w:val="00753102"/>
    <w:rsid w:val="007533B8"/>
    <w:rsid w:val="0075369D"/>
    <w:rsid w:val="007541E5"/>
    <w:rsid w:val="00754231"/>
    <w:rsid w:val="00754455"/>
    <w:rsid w:val="007556D1"/>
    <w:rsid w:val="00757B7E"/>
    <w:rsid w:val="00760541"/>
    <w:rsid w:val="00760DC5"/>
    <w:rsid w:val="0076287B"/>
    <w:rsid w:val="00763D31"/>
    <w:rsid w:val="0076512F"/>
    <w:rsid w:val="007662C0"/>
    <w:rsid w:val="00766B17"/>
    <w:rsid w:val="00766F4E"/>
    <w:rsid w:val="007700BB"/>
    <w:rsid w:val="007709D6"/>
    <w:rsid w:val="00771E15"/>
    <w:rsid w:val="00772010"/>
    <w:rsid w:val="007734C8"/>
    <w:rsid w:val="00773D3E"/>
    <w:rsid w:val="00775559"/>
    <w:rsid w:val="00775779"/>
    <w:rsid w:val="00776326"/>
    <w:rsid w:val="007769A0"/>
    <w:rsid w:val="00777FFD"/>
    <w:rsid w:val="00781238"/>
    <w:rsid w:val="00781ADF"/>
    <w:rsid w:val="00781D97"/>
    <w:rsid w:val="007826C7"/>
    <w:rsid w:val="00783141"/>
    <w:rsid w:val="007832A9"/>
    <w:rsid w:val="007840B9"/>
    <w:rsid w:val="00784E8C"/>
    <w:rsid w:val="00784FF5"/>
    <w:rsid w:val="0078629D"/>
    <w:rsid w:val="0078646A"/>
    <w:rsid w:val="007867F4"/>
    <w:rsid w:val="00786BFA"/>
    <w:rsid w:val="007870F9"/>
    <w:rsid w:val="007879CD"/>
    <w:rsid w:val="0079086D"/>
    <w:rsid w:val="00791052"/>
    <w:rsid w:val="007912A6"/>
    <w:rsid w:val="00791736"/>
    <w:rsid w:val="0079332A"/>
    <w:rsid w:val="00793A5E"/>
    <w:rsid w:val="007962ED"/>
    <w:rsid w:val="007967F4"/>
    <w:rsid w:val="00796849"/>
    <w:rsid w:val="00796C3E"/>
    <w:rsid w:val="00796F7B"/>
    <w:rsid w:val="00797A07"/>
    <w:rsid w:val="007A146A"/>
    <w:rsid w:val="007A2CF8"/>
    <w:rsid w:val="007A2E43"/>
    <w:rsid w:val="007A35EF"/>
    <w:rsid w:val="007A3C68"/>
    <w:rsid w:val="007A41B5"/>
    <w:rsid w:val="007A4235"/>
    <w:rsid w:val="007A54AE"/>
    <w:rsid w:val="007A62FB"/>
    <w:rsid w:val="007A635F"/>
    <w:rsid w:val="007A6530"/>
    <w:rsid w:val="007A6BFC"/>
    <w:rsid w:val="007A7249"/>
    <w:rsid w:val="007A73DB"/>
    <w:rsid w:val="007A73FC"/>
    <w:rsid w:val="007B0212"/>
    <w:rsid w:val="007B02C5"/>
    <w:rsid w:val="007B0B41"/>
    <w:rsid w:val="007B120A"/>
    <w:rsid w:val="007B15CD"/>
    <w:rsid w:val="007B1886"/>
    <w:rsid w:val="007B19D5"/>
    <w:rsid w:val="007B1A1B"/>
    <w:rsid w:val="007B2BAE"/>
    <w:rsid w:val="007B2CF7"/>
    <w:rsid w:val="007B2F7D"/>
    <w:rsid w:val="007B4231"/>
    <w:rsid w:val="007B5FFD"/>
    <w:rsid w:val="007B64DE"/>
    <w:rsid w:val="007B6504"/>
    <w:rsid w:val="007C0F42"/>
    <w:rsid w:val="007C1E9F"/>
    <w:rsid w:val="007C2866"/>
    <w:rsid w:val="007C4473"/>
    <w:rsid w:val="007C5022"/>
    <w:rsid w:val="007C512D"/>
    <w:rsid w:val="007C5167"/>
    <w:rsid w:val="007C6FC0"/>
    <w:rsid w:val="007C7990"/>
    <w:rsid w:val="007C7F76"/>
    <w:rsid w:val="007D1038"/>
    <w:rsid w:val="007D1121"/>
    <w:rsid w:val="007D1599"/>
    <w:rsid w:val="007D16DB"/>
    <w:rsid w:val="007D1755"/>
    <w:rsid w:val="007D1EA6"/>
    <w:rsid w:val="007D22A1"/>
    <w:rsid w:val="007D398F"/>
    <w:rsid w:val="007D40EB"/>
    <w:rsid w:val="007D490D"/>
    <w:rsid w:val="007D4CCE"/>
    <w:rsid w:val="007D530B"/>
    <w:rsid w:val="007D5A2E"/>
    <w:rsid w:val="007D5E0E"/>
    <w:rsid w:val="007D6B18"/>
    <w:rsid w:val="007D6CAF"/>
    <w:rsid w:val="007D720E"/>
    <w:rsid w:val="007D7506"/>
    <w:rsid w:val="007E0FEC"/>
    <w:rsid w:val="007E24EC"/>
    <w:rsid w:val="007E2B26"/>
    <w:rsid w:val="007E2C37"/>
    <w:rsid w:val="007E2C3A"/>
    <w:rsid w:val="007E3B9A"/>
    <w:rsid w:val="007E5B94"/>
    <w:rsid w:val="007E646A"/>
    <w:rsid w:val="007E6767"/>
    <w:rsid w:val="007E6BBF"/>
    <w:rsid w:val="007E7B7D"/>
    <w:rsid w:val="007F003F"/>
    <w:rsid w:val="007F07F5"/>
    <w:rsid w:val="007F1715"/>
    <w:rsid w:val="007F195B"/>
    <w:rsid w:val="007F22F2"/>
    <w:rsid w:val="007F240B"/>
    <w:rsid w:val="007F244A"/>
    <w:rsid w:val="007F25B1"/>
    <w:rsid w:val="007F29EC"/>
    <w:rsid w:val="007F3175"/>
    <w:rsid w:val="007F339D"/>
    <w:rsid w:val="007F366A"/>
    <w:rsid w:val="007F4114"/>
    <w:rsid w:val="007F4342"/>
    <w:rsid w:val="007F4554"/>
    <w:rsid w:val="007F4980"/>
    <w:rsid w:val="007F49E9"/>
    <w:rsid w:val="007F538F"/>
    <w:rsid w:val="007F5602"/>
    <w:rsid w:val="007F6D71"/>
    <w:rsid w:val="007F7277"/>
    <w:rsid w:val="007F7496"/>
    <w:rsid w:val="0080062D"/>
    <w:rsid w:val="008007F8"/>
    <w:rsid w:val="00800C87"/>
    <w:rsid w:val="00801162"/>
    <w:rsid w:val="0080123F"/>
    <w:rsid w:val="00801868"/>
    <w:rsid w:val="00802F71"/>
    <w:rsid w:val="0080331C"/>
    <w:rsid w:val="008034B9"/>
    <w:rsid w:val="00803560"/>
    <w:rsid w:val="00803D3A"/>
    <w:rsid w:val="008055A6"/>
    <w:rsid w:val="00806213"/>
    <w:rsid w:val="00807082"/>
    <w:rsid w:val="0080718A"/>
    <w:rsid w:val="0080776C"/>
    <w:rsid w:val="00807937"/>
    <w:rsid w:val="00810E6A"/>
    <w:rsid w:val="00810FF7"/>
    <w:rsid w:val="00811380"/>
    <w:rsid w:val="0081252B"/>
    <w:rsid w:val="0081566F"/>
    <w:rsid w:val="00816A07"/>
    <w:rsid w:val="008171BD"/>
    <w:rsid w:val="00817CAC"/>
    <w:rsid w:val="00821BCC"/>
    <w:rsid w:val="0082264F"/>
    <w:rsid w:val="00822818"/>
    <w:rsid w:val="00822B81"/>
    <w:rsid w:val="008240D3"/>
    <w:rsid w:val="00824960"/>
    <w:rsid w:val="008252CF"/>
    <w:rsid w:val="00825C72"/>
    <w:rsid w:val="00826025"/>
    <w:rsid w:val="008267E0"/>
    <w:rsid w:val="0082791B"/>
    <w:rsid w:val="00827C89"/>
    <w:rsid w:val="00830BCA"/>
    <w:rsid w:val="0083112D"/>
    <w:rsid w:val="00831748"/>
    <w:rsid w:val="00832A81"/>
    <w:rsid w:val="00833EEC"/>
    <w:rsid w:val="0083481D"/>
    <w:rsid w:val="00834D05"/>
    <w:rsid w:val="00834EDA"/>
    <w:rsid w:val="008352EE"/>
    <w:rsid w:val="0083577F"/>
    <w:rsid w:val="00835AFA"/>
    <w:rsid w:val="00836931"/>
    <w:rsid w:val="008377C8"/>
    <w:rsid w:val="00837A47"/>
    <w:rsid w:val="00837D68"/>
    <w:rsid w:val="0084067B"/>
    <w:rsid w:val="0084078A"/>
    <w:rsid w:val="00840CFA"/>
    <w:rsid w:val="00840EC7"/>
    <w:rsid w:val="00844256"/>
    <w:rsid w:val="00845B94"/>
    <w:rsid w:val="0084648A"/>
    <w:rsid w:val="00847FA4"/>
    <w:rsid w:val="00847FD0"/>
    <w:rsid w:val="008505CD"/>
    <w:rsid w:val="00850E4D"/>
    <w:rsid w:val="008514E0"/>
    <w:rsid w:val="008517FB"/>
    <w:rsid w:val="00851E80"/>
    <w:rsid w:val="00853207"/>
    <w:rsid w:val="008534E6"/>
    <w:rsid w:val="008537C6"/>
    <w:rsid w:val="00855395"/>
    <w:rsid w:val="00855B57"/>
    <w:rsid w:val="00855D27"/>
    <w:rsid w:val="00856020"/>
    <w:rsid w:val="0085611B"/>
    <w:rsid w:val="00856A90"/>
    <w:rsid w:val="00857EC5"/>
    <w:rsid w:val="0086072A"/>
    <w:rsid w:val="008607CD"/>
    <w:rsid w:val="008609B7"/>
    <w:rsid w:val="00860EE7"/>
    <w:rsid w:val="0086293D"/>
    <w:rsid w:val="00862C5E"/>
    <w:rsid w:val="00862EDE"/>
    <w:rsid w:val="00863068"/>
    <w:rsid w:val="00863226"/>
    <w:rsid w:val="0086338E"/>
    <w:rsid w:val="00863B82"/>
    <w:rsid w:val="00863C2F"/>
    <w:rsid w:val="00864FBC"/>
    <w:rsid w:val="00866888"/>
    <w:rsid w:val="00866B98"/>
    <w:rsid w:val="00867F7F"/>
    <w:rsid w:val="00867FDA"/>
    <w:rsid w:val="00870DC1"/>
    <w:rsid w:val="008725EE"/>
    <w:rsid w:val="0087370F"/>
    <w:rsid w:val="00873EF5"/>
    <w:rsid w:val="00874B6C"/>
    <w:rsid w:val="008758EC"/>
    <w:rsid w:val="00875ADA"/>
    <w:rsid w:val="00875BC4"/>
    <w:rsid w:val="0087751B"/>
    <w:rsid w:val="0088026C"/>
    <w:rsid w:val="008803D8"/>
    <w:rsid w:val="0088129A"/>
    <w:rsid w:val="00883AAD"/>
    <w:rsid w:val="008843DD"/>
    <w:rsid w:val="00884C1A"/>
    <w:rsid w:val="0088523E"/>
    <w:rsid w:val="00885A60"/>
    <w:rsid w:val="0088768A"/>
    <w:rsid w:val="00887708"/>
    <w:rsid w:val="00887A52"/>
    <w:rsid w:val="00887CAB"/>
    <w:rsid w:val="00891062"/>
    <w:rsid w:val="008920CA"/>
    <w:rsid w:val="008934DC"/>
    <w:rsid w:val="00893682"/>
    <w:rsid w:val="00896841"/>
    <w:rsid w:val="00897A00"/>
    <w:rsid w:val="008A075D"/>
    <w:rsid w:val="008A097C"/>
    <w:rsid w:val="008A0E1B"/>
    <w:rsid w:val="008A1896"/>
    <w:rsid w:val="008A24ED"/>
    <w:rsid w:val="008A34D3"/>
    <w:rsid w:val="008A379F"/>
    <w:rsid w:val="008A3FA1"/>
    <w:rsid w:val="008A40B4"/>
    <w:rsid w:val="008A493F"/>
    <w:rsid w:val="008A5DE5"/>
    <w:rsid w:val="008A6476"/>
    <w:rsid w:val="008A703D"/>
    <w:rsid w:val="008B12E9"/>
    <w:rsid w:val="008B1B51"/>
    <w:rsid w:val="008B2518"/>
    <w:rsid w:val="008B26E4"/>
    <w:rsid w:val="008B2C08"/>
    <w:rsid w:val="008B2C43"/>
    <w:rsid w:val="008B3EC2"/>
    <w:rsid w:val="008B61C4"/>
    <w:rsid w:val="008B66A9"/>
    <w:rsid w:val="008B6817"/>
    <w:rsid w:val="008B7ABD"/>
    <w:rsid w:val="008C0198"/>
    <w:rsid w:val="008C0602"/>
    <w:rsid w:val="008C2452"/>
    <w:rsid w:val="008C3059"/>
    <w:rsid w:val="008C3CDA"/>
    <w:rsid w:val="008C4AB1"/>
    <w:rsid w:val="008C4C21"/>
    <w:rsid w:val="008C4DC3"/>
    <w:rsid w:val="008C4FF9"/>
    <w:rsid w:val="008C55D3"/>
    <w:rsid w:val="008C5AC1"/>
    <w:rsid w:val="008C5B76"/>
    <w:rsid w:val="008C6298"/>
    <w:rsid w:val="008C6975"/>
    <w:rsid w:val="008C6FFD"/>
    <w:rsid w:val="008C76D1"/>
    <w:rsid w:val="008C7D67"/>
    <w:rsid w:val="008D0826"/>
    <w:rsid w:val="008D1316"/>
    <w:rsid w:val="008D154B"/>
    <w:rsid w:val="008D196F"/>
    <w:rsid w:val="008D1CBB"/>
    <w:rsid w:val="008D2931"/>
    <w:rsid w:val="008D37E5"/>
    <w:rsid w:val="008D3E5F"/>
    <w:rsid w:val="008D444B"/>
    <w:rsid w:val="008D593F"/>
    <w:rsid w:val="008D5F21"/>
    <w:rsid w:val="008D776A"/>
    <w:rsid w:val="008D7A9A"/>
    <w:rsid w:val="008E0C24"/>
    <w:rsid w:val="008E0EB4"/>
    <w:rsid w:val="008E1E59"/>
    <w:rsid w:val="008E243B"/>
    <w:rsid w:val="008E2D78"/>
    <w:rsid w:val="008E30F1"/>
    <w:rsid w:val="008E32FA"/>
    <w:rsid w:val="008E3B09"/>
    <w:rsid w:val="008E44F2"/>
    <w:rsid w:val="008E4917"/>
    <w:rsid w:val="008E49C0"/>
    <w:rsid w:val="008E4FAF"/>
    <w:rsid w:val="008E52E6"/>
    <w:rsid w:val="008E5487"/>
    <w:rsid w:val="008E6121"/>
    <w:rsid w:val="008E66D1"/>
    <w:rsid w:val="008E690D"/>
    <w:rsid w:val="008E6AAF"/>
    <w:rsid w:val="008F06E5"/>
    <w:rsid w:val="008F08BD"/>
    <w:rsid w:val="008F100E"/>
    <w:rsid w:val="008F21EE"/>
    <w:rsid w:val="008F2429"/>
    <w:rsid w:val="008F26D0"/>
    <w:rsid w:val="008F2B17"/>
    <w:rsid w:val="008F3D40"/>
    <w:rsid w:val="008F57AE"/>
    <w:rsid w:val="008F5E89"/>
    <w:rsid w:val="008F61B2"/>
    <w:rsid w:val="008F6849"/>
    <w:rsid w:val="00901E8B"/>
    <w:rsid w:val="0090266A"/>
    <w:rsid w:val="0090350A"/>
    <w:rsid w:val="0090354E"/>
    <w:rsid w:val="00903D52"/>
    <w:rsid w:val="009041CA"/>
    <w:rsid w:val="00904209"/>
    <w:rsid w:val="009045C1"/>
    <w:rsid w:val="00904AC1"/>
    <w:rsid w:val="0090558C"/>
    <w:rsid w:val="00905621"/>
    <w:rsid w:val="00905622"/>
    <w:rsid w:val="009069DE"/>
    <w:rsid w:val="00907546"/>
    <w:rsid w:val="0091121A"/>
    <w:rsid w:val="00911240"/>
    <w:rsid w:val="009121F4"/>
    <w:rsid w:val="0091253D"/>
    <w:rsid w:val="00915172"/>
    <w:rsid w:val="0091655E"/>
    <w:rsid w:val="00917AD6"/>
    <w:rsid w:val="00920B39"/>
    <w:rsid w:val="0092104E"/>
    <w:rsid w:val="00921903"/>
    <w:rsid w:val="00921A75"/>
    <w:rsid w:val="00921CE1"/>
    <w:rsid w:val="0092220B"/>
    <w:rsid w:val="009225A0"/>
    <w:rsid w:val="009231F4"/>
    <w:rsid w:val="00924B6F"/>
    <w:rsid w:val="009250EB"/>
    <w:rsid w:val="009255B1"/>
    <w:rsid w:val="009265C2"/>
    <w:rsid w:val="00926A15"/>
    <w:rsid w:val="00927DE6"/>
    <w:rsid w:val="009303CF"/>
    <w:rsid w:val="0093048B"/>
    <w:rsid w:val="0093152E"/>
    <w:rsid w:val="00932021"/>
    <w:rsid w:val="009322BA"/>
    <w:rsid w:val="00932663"/>
    <w:rsid w:val="00932CC8"/>
    <w:rsid w:val="00932F0E"/>
    <w:rsid w:val="009333C8"/>
    <w:rsid w:val="00934EE1"/>
    <w:rsid w:val="009358FF"/>
    <w:rsid w:val="00935CF1"/>
    <w:rsid w:val="0093678F"/>
    <w:rsid w:val="00937DCC"/>
    <w:rsid w:val="00940700"/>
    <w:rsid w:val="009414F2"/>
    <w:rsid w:val="009418AA"/>
    <w:rsid w:val="00941DC6"/>
    <w:rsid w:val="00942226"/>
    <w:rsid w:val="009423D7"/>
    <w:rsid w:val="00942B6F"/>
    <w:rsid w:val="00942D41"/>
    <w:rsid w:val="00943E18"/>
    <w:rsid w:val="009441D8"/>
    <w:rsid w:val="00944C71"/>
    <w:rsid w:val="009453D1"/>
    <w:rsid w:val="0094584C"/>
    <w:rsid w:val="0095078C"/>
    <w:rsid w:val="009517CB"/>
    <w:rsid w:val="00952501"/>
    <w:rsid w:val="0095316D"/>
    <w:rsid w:val="009533E2"/>
    <w:rsid w:val="00953915"/>
    <w:rsid w:val="00954C51"/>
    <w:rsid w:val="00955E9A"/>
    <w:rsid w:val="00956DC7"/>
    <w:rsid w:val="0096014F"/>
    <w:rsid w:val="009603B2"/>
    <w:rsid w:val="009606B5"/>
    <w:rsid w:val="00960CEF"/>
    <w:rsid w:val="00960F60"/>
    <w:rsid w:val="00962781"/>
    <w:rsid w:val="00963A5D"/>
    <w:rsid w:val="00963E5E"/>
    <w:rsid w:val="00965D05"/>
    <w:rsid w:val="00965ED8"/>
    <w:rsid w:val="00965FBF"/>
    <w:rsid w:val="00966E2A"/>
    <w:rsid w:val="00966F80"/>
    <w:rsid w:val="00967A3A"/>
    <w:rsid w:val="009706F1"/>
    <w:rsid w:val="00972A3C"/>
    <w:rsid w:val="00973AD1"/>
    <w:rsid w:val="00975284"/>
    <w:rsid w:val="009752A3"/>
    <w:rsid w:val="00975578"/>
    <w:rsid w:val="00975B37"/>
    <w:rsid w:val="00975E56"/>
    <w:rsid w:val="00975E94"/>
    <w:rsid w:val="00976A6D"/>
    <w:rsid w:val="00977CE2"/>
    <w:rsid w:val="009807B6"/>
    <w:rsid w:val="00980BB5"/>
    <w:rsid w:val="009817F5"/>
    <w:rsid w:val="00982980"/>
    <w:rsid w:val="00982B66"/>
    <w:rsid w:val="00985871"/>
    <w:rsid w:val="00985EDF"/>
    <w:rsid w:val="00986A64"/>
    <w:rsid w:val="009905B5"/>
    <w:rsid w:val="0099104B"/>
    <w:rsid w:val="0099114F"/>
    <w:rsid w:val="00991CEE"/>
    <w:rsid w:val="0099205F"/>
    <w:rsid w:val="0099465A"/>
    <w:rsid w:val="00994C81"/>
    <w:rsid w:val="00995754"/>
    <w:rsid w:val="00996BFF"/>
    <w:rsid w:val="00997AC3"/>
    <w:rsid w:val="009A1BED"/>
    <w:rsid w:val="009A1E65"/>
    <w:rsid w:val="009A2238"/>
    <w:rsid w:val="009A2879"/>
    <w:rsid w:val="009A3348"/>
    <w:rsid w:val="009A483A"/>
    <w:rsid w:val="009A4D13"/>
    <w:rsid w:val="009A620E"/>
    <w:rsid w:val="009B0652"/>
    <w:rsid w:val="009B27B0"/>
    <w:rsid w:val="009B3237"/>
    <w:rsid w:val="009B3500"/>
    <w:rsid w:val="009B45C4"/>
    <w:rsid w:val="009B54DA"/>
    <w:rsid w:val="009B5637"/>
    <w:rsid w:val="009B652F"/>
    <w:rsid w:val="009B7108"/>
    <w:rsid w:val="009C0666"/>
    <w:rsid w:val="009C07A9"/>
    <w:rsid w:val="009C0CED"/>
    <w:rsid w:val="009C2BBF"/>
    <w:rsid w:val="009C31B1"/>
    <w:rsid w:val="009C476F"/>
    <w:rsid w:val="009C47CF"/>
    <w:rsid w:val="009C5730"/>
    <w:rsid w:val="009C6047"/>
    <w:rsid w:val="009C6723"/>
    <w:rsid w:val="009C676B"/>
    <w:rsid w:val="009C6AAB"/>
    <w:rsid w:val="009C72E0"/>
    <w:rsid w:val="009C7A7A"/>
    <w:rsid w:val="009D06AA"/>
    <w:rsid w:val="009D0FD9"/>
    <w:rsid w:val="009D188C"/>
    <w:rsid w:val="009D1A1B"/>
    <w:rsid w:val="009D1C89"/>
    <w:rsid w:val="009D2A26"/>
    <w:rsid w:val="009D34D7"/>
    <w:rsid w:val="009D48C4"/>
    <w:rsid w:val="009D58C6"/>
    <w:rsid w:val="009D6159"/>
    <w:rsid w:val="009D62A5"/>
    <w:rsid w:val="009D7FB9"/>
    <w:rsid w:val="009E04D5"/>
    <w:rsid w:val="009E055D"/>
    <w:rsid w:val="009E0C52"/>
    <w:rsid w:val="009E1B4B"/>
    <w:rsid w:val="009E1BA6"/>
    <w:rsid w:val="009E1F5F"/>
    <w:rsid w:val="009E25B6"/>
    <w:rsid w:val="009E296B"/>
    <w:rsid w:val="009E2ABB"/>
    <w:rsid w:val="009E35E4"/>
    <w:rsid w:val="009E36EA"/>
    <w:rsid w:val="009E4FF2"/>
    <w:rsid w:val="009E727E"/>
    <w:rsid w:val="009F0798"/>
    <w:rsid w:val="009F1588"/>
    <w:rsid w:val="009F1EA3"/>
    <w:rsid w:val="009F216E"/>
    <w:rsid w:val="009F23DC"/>
    <w:rsid w:val="009F26A5"/>
    <w:rsid w:val="009F2955"/>
    <w:rsid w:val="009F2E89"/>
    <w:rsid w:val="009F3BC3"/>
    <w:rsid w:val="009F556D"/>
    <w:rsid w:val="009F66B6"/>
    <w:rsid w:val="009F6A22"/>
    <w:rsid w:val="009F6F31"/>
    <w:rsid w:val="009F6FE9"/>
    <w:rsid w:val="009F7D3F"/>
    <w:rsid w:val="00A01565"/>
    <w:rsid w:val="00A01785"/>
    <w:rsid w:val="00A02823"/>
    <w:rsid w:val="00A02EF2"/>
    <w:rsid w:val="00A035B6"/>
    <w:rsid w:val="00A0476A"/>
    <w:rsid w:val="00A04C55"/>
    <w:rsid w:val="00A04F95"/>
    <w:rsid w:val="00A05502"/>
    <w:rsid w:val="00A05C7A"/>
    <w:rsid w:val="00A05F40"/>
    <w:rsid w:val="00A05F77"/>
    <w:rsid w:val="00A06135"/>
    <w:rsid w:val="00A07EDF"/>
    <w:rsid w:val="00A10579"/>
    <w:rsid w:val="00A10E36"/>
    <w:rsid w:val="00A10EBD"/>
    <w:rsid w:val="00A11C03"/>
    <w:rsid w:val="00A12040"/>
    <w:rsid w:val="00A138B2"/>
    <w:rsid w:val="00A13C0E"/>
    <w:rsid w:val="00A14512"/>
    <w:rsid w:val="00A15E8B"/>
    <w:rsid w:val="00A168A8"/>
    <w:rsid w:val="00A173AC"/>
    <w:rsid w:val="00A179A5"/>
    <w:rsid w:val="00A17C5C"/>
    <w:rsid w:val="00A20473"/>
    <w:rsid w:val="00A20775"/>
    <w:rsid w:val="00A2157D"/>
    <w:rsid w:val="00A21CFB"/>
    <w:rsid w:val="00A2209E"/>
    <w:rsid w:val="00A22BFD"/>
    <w:rsid w:val="00A235B3"/>
    <w:rsid w:val="00A247D2"/>
    <w:rsid w:val="00A256CE"/>
    <w:rsid w:val="00A2583F"/>
    <w:rsid w:val="00A25872"/>
    <w:rsid w:val="00A259BE"/>
    <w:rsid w:val="00A26635"/>
    <w:rsid w:val="00A26937"/>
    <w:rsid w:val="00A27036"/>
    <w:rsid w:val="00A277E1"/>
    <w:rsid w:val="00A27820"/>
    <w:rsid w:val="00A3044A"/>
    <w:rsid w:val="00A30B2E"/>
    <w:rsid w:val="00A31541"/>
    <w:rsid w:val="00A32177"/>
    <w:rsid w:val="00A32EF5"/>
    <w:rsid w:val="00A3304C"/>
    <w:rsid w:val="00A33A9F"/>
    <w:rsid w:val="00A3417C"/>
    <w:rsid w:val="00A34729"/>
    <w:rsid w:val="00A347EE"/>
    <w:rsid w:val="00A35C5C"/>
    <w:rsid w:val="00A360DF"/>
    <w:rsid w:val="00A37D5B"/>
    <w:rsid w:val="00A40AA7"/>
    <w:rsid w:val="00A4173F"/>
    <w:rsid w:val="00A4177D"/>
    <w:rsid w:val="00A435F7"/>
    <w:rsid w:val="00A4404F"/>
    <w:rsid w:val="00A442B9"/>
    <w:rsid w:val="00A44869"/>
    <w:rsid w:val="00A45192"/>
    <w:rsid w:val="00A457EB"/>
    <w:rsid w:val="00A46DF6"/>
    <w:rsid w:val="00A47492"/>
    <w:rsid w:val="00A50A32"/>
    <w:rsid w:val="00A51D74"/>
    <w:rsid w:val="00A51F0C"/>
    <w:rsid w:val="00A5208C"/>
    <w:rsid w:val="00A523DE"/>
    <w:rsid w:val="00A524D8"/>
    <w:rsid w:val="00A52C83"/>
    <w:rsid w:val="00A52F19"/>
    <w:rsid w:val="00A53A91"/>
    <w:rsid w:val="00A53D07"/>
    <w:rsid w:val="00A54353"/>
    <w:rsid w:val="00A54FF2"/>
    <w:rsid w:val="00A5547B"/>
    <w:rsid w:val="00A55A47"/>
    <w:rsid w:val="00A55D67"/>
    <w:rsid w:val="00A5778A"/>
    <w:rsid w:val="00A57F70"/>
    <w:rsid w:val="00A62813"/>
    <w:rsid w:val="00A634BF"/>
    <w:rsid w:val="00A64821"/>
    <w:rsid w:val="00A66429"/>
    <w:rsid w:val="00A673E8"/>
    <w:rsid w:val="00A70C03"/>
    <w:rsid w:val="00A73050"/>
    <w:rsid w:val="00A732F0"/>
    <w:rsid w:val="00A74266"/>
    <w:rsid w:val="00A75170"/>
    <w:rsid w:val="00A754BC"/>
    <w:rsid w:val="00A755C9"/>
    <w:rsid w:val="00A756C2"/>
    <w:rsid w:val="00A75B5A"/>
    <w:rsid w:val="00A769B2"/>
    <w:rsid w:val="00A76ABD"/>
    <w:rsid w:val="00A76C80"/>
    <w:rsid w:val="00A77FB9"/>
    <w:rsid w:val="00A81115"/>
    <w:rsid w:val="00A81668"/>
    <w:rsid w:val="00A81947"/>
    <w:rsid w:val="00A82261"/>
    <w:rsid w:val="00A83D02"/>
    <w:rsid w:val="00A840F6"/>
    <w:rsid w:val="00A84202"/>
    <w:rsid w:val="00A844F6"/>
    <w:rsid w:val="00A85059"/>
    <w:rsid w:val="00A86015"/>
    <w:rsid w:val="00A87BD3"/>
    <w:rsid w:val="00A87C54"/>
    <w:rsid w:val="00A90AA5"/>
    <w:rsid w:val="00A90B56"/>
    <w:rsid w:val="00A91F2A"/>
    <w:rsid w:val="00A922FE"/>
    <w:rsid w:val="00A92BA3"/>
    <w:rsid w:val="00A92E8B"/>
    <w:rsid w:val="00A92F04"/>
    <w:rsid w:val="00A93273"/>
    <w:rsid w:val="00A937BA"/>
    <w:rsid w:val="00A9452F"/>
    <w:rsid w:val="00A94CD1"/>
    <w:rsid w:val="00A9504B"/>
    <w:rsid w:val="00A963D7"/>
    <w:rsid w:val="00A967E6"/>
    <w:rsid w:val="00AA0DD2"/>
    <w:rsid w:val="00AA1279"/>
    <w:rsid w:val="00AA2C68"/>
    <w:rsid w:val="00AA361F"/>
    <w:rsid w:val="00AA3A56"/>
    <w:rsid w:val="00AA3C51"/>
    <w:rsid w:val="00AA4638"/>
    <w:rsid w:val="00AA5ACB"/>
    <w:rsid w:val="00AA5E4F"/>
    <w:rsid w:val="00AA650F"/>
    <w:rsid w:val="00AA6ACD"/>
    <w:rsid w:val="00AA7EA4"/>
    <w:rsid w:val="00AB071B"/>
    <w:rsid w:val="00AB0900"/>
    <w:rsid w:val="00AB1288"/>
    <w:rsid w:val="00AB16C4"/>
    <w:rsid w:val="00AB1AFD"/>
    <w:rsid w:val="00AB3543"/>
    <w:rsid w:val="00AB469A"/>
    <w:rsid w:val="00AB49F0"/>
    <w:rsid w:val="00AB5396"/>
    <w:rsid w:val="00AB5781"/>
    <w:rsid w:val="00AB5BED"/>
    <w:rsid w:val="00AB6CD1"/>
    <w:rsid w:val="00AB6D8A"/>
    <w:rsid w:val="00AC020C"/>
    <w:rsid w:val="00AC3636"/>
    <w:rsid w:val="00AC3671"/>
    <w:rsid w:val="00AC3BE3"/>
    <w:rsid w:val="00AC3CA3"/>
    <w:rsid w:val="00AC4028"/>
    <w:rsid w:val="00AC4A98"/>
    <w:rsid w:val="00AD0656"/>
    <w:rsid w:val="00AD0CD9"/>
    <w:rsid w:val="00AD17A0"/>
    <w:rsid w:val="00AD230F"/>
    <w:rsid w:val="00AD38DE"/>
    <w:rsid w:val="00AD41EC"/>
    <w:rsid w:val="00AD4962"/>
    <w:rsid w:val="00AD5089"/>
    <w:rsid w:val="00AD54F1"/>
    <w:rsid w:val="00AD5BA3"/>
    <w:rsid w:val="00AD64C4"/>
    <w:rsid w:val="00AD6FAF"/>
    <w:rsid w:val="00AD7D89"/>
    <w:rsid w:val="00AE0330"/>
    <w:rsid w:val="00AE078B"/>
    <w:rsid w:val="00AE0808"/>
    <w:rsid w:val="00AE0976"/>
    <w:rsid w:val="00AE13AC"/>
    <w:rsid w:val="00AE28C5"/>
    <w:rsid w:val="00AE2BDC"/>
    <w:rsid w:val="00AE2D22"/>
    <w:rsid w:val="00AE5A39"/>
    <w:rsid w:val="00AE5E41"/>
    <w:rsid w:val="00AE718E"/>
    <w:rsid w:val="00AE7ACC"/>
    <w:rsid w:val="00AF09D1"/>
    <w:rsid w:val="00AF13D7"/>
    <w:rsid w:val="00AF14AB"/>
    <w:rsid w:val="00AF1E43"/>
    <w:rsid w:val="00AF2B91"/>
    <w:rsid w:val="00AF30BD"/>
    <w:rsid w:val="00AF30ED"/>
    <w:rsid w:val="00AF3E3A"/>
    <w:rsid w:val="00AF4207"/>
    <w:rsid w:val="00AF47B5"/>
    <w:rsid w:val="00AF4A58"/>
    <w:rsid w:val="00AF4C01"/>
    <w:rsid w:val="00AF51DD"/>
    <w:rsid w:val="00AF546E"/>
    <w:rsid w:val="00AF5B83"/>
    <w:rsid w:val="00AF699C"/>
    <w:rsid w:val="00AF6AB6"/>
    <w:rsid w:val="00B00738"/>
    <w:rsid w:val="00B00CE1"/>
    <w:rsid w:val="00B017D9"/>
    <w:rsid w:val="00B01BEC"/>
    <w:rsid w:val="00B046A1"/>
    <w:rsid w:val="00B05927"/>
    <w:rsid w:val="00B05EAD"/>
    <w:rsid w:val="00B071EF"/>
    <w:rsid w:val="00B07D3A"/>
    <w:rsid w:val="00B07D9E"/>
    <w:rsid w:val="00B07E1E"/>
    <w:rsid w:val="00B10683"/>
    <w:rsid w:val="00B10923"/>
    <w:rsid w:val="00B10F6A"/>
    <w:rsid w:val="00B1140A"/>
    <w:rsid w:val="00B118B2"/>
    <w:rsid w:val="00B11AA0"/>
    <w:rsid w:val="00B144EC"/>
    <w:rsid w:val="00B15C84"/>
    <w:rsid w:val="00B16B6E"/>
    <w:rsid w:val="00B17395"/>
    <w:rsid w:val="00B17A09"/>
    <w:rsid w:val="00B20480"/>
    <w:rsid w:val="00B209CF"/>
    <w:rsid w:val="00B2164D"/>
    <w:rsid w:val="00B2171F"/>
    <w:rsid w:val="00B220D0"/>
    <w:rsid w:val="00B2300F"/>
    <w:rsid w:val="00B242D6"/>
    <w:rsid w:val="00B2558F"/>
    <w:rsid w:val="00B262D7"/>
    <w:rsid w:val="00B268DE"/>
    <w:rsid w:val="00B2740C"/>
    <w:rsid w:val="00B275FE"/>
    <w:rsid w:val="00B27A06"/>
    <w:rsid w:val="00B302FD"/>
    <w:rsid w:val="00B3101C"/>
    <w:rsid w:val="00B3117A"/>
    <w:rsid w:val="00B320BA"/>
    <w:rsid w:val="00B32105"/>
    <w:rsid w:val="00B3475B"/>
    <w:rsid w:val="00B355C8"/>
    <w:rsid w:val="00B3579D"/>
    <w:rsid w:val="00B3757E"/>
    <w:rsid w:val="00B37612"/>
    <w:rsid w:val="00B37900"/>
    <w:rsid w:val="00B4010B"/>
    <w:rsid w:val="00B40355"/>
    <w:rsid w:val="00B416CE"/>
    <w:rsid w:val="00B41BAA"/>
    <w:rsid w:val="00B42E50"/>
    <w:rsid w:val="00B42F3A"/>
    <w:rsid w:val="00B44172"/>
    <w:rsid w:val="00B46B9F"/>
    <w:rsid w:val="00B47AB8"/>
    <w:rsid w:val="00B47B32"/>
    <w:rsid w:val="00B47D3A"/>
    <w:rsid w:val="00B50BC2"/>
    <w:rsid w:val="00B52448"/>
    <w:rsid w:val="00B52AE7"/>
    <w:rsid w:val="00B53784"/>
    <w:rsid w:val="00B54358"/>
    <w:rsid w:val="00B547D7"/>
    <w:rsid w:val="00B5497B"/>
    <w:rsid w:val="00B550DF"/>
    <w:rsid w:val="00B56AF5"/>
    <w:rsid w:val="00B56DAC"/>
    <w:rsid w:val="00B57A15"/>
    <w:rsid w:val="00B60057"/>
    <w:rsid w:val="00B619F7"/>
    <w:rsid w:val="00B61ECB"/>
    <w:rsid w:val="00B64B31"/>
    <w:rsid w:val="00B65D1A"/>
    <w:rsid w:val="00B6655D"/>
    <w:rsid w:val="00B674BE"/>
    <w:rsid w:val="00B67ED7"/>
    <w:rsid w:val="00B702FB"/>
    <w:rsid w:val="00B70E5B"/>
    <w:rsid w:val="00B71193"/>
    <w:rsid w:val="00B72E2F"/>
    <w:rsid w:val="00B72F1B"/>
    <w:rsid w:val="00B73F2A"/>
    <w:rsid w:val="00B75CFD"/>
    <w:rsid w:val="00B765B8"/>
    <w:rsid w:val="00B77017"/>
    <w:rsid w:val="00B77D08"/>
    <w:rsid w:val="00B8124D"/>
    <w:rsid w:val="00B82688"/>
    <w:rsid w:val="00B82B83"/>
    <w:rsid w:val="00B85597"/>
    <w:rsid w:val="00B85E7F"/>
    <w:rsid w:val="00B86315"/>
    <w:rsid w:val="00B86BF4"/>
    <w:rsid w:val="00B8793C"/>
    <w:rsid w:val="00B904D9"/>
    <w:rsid w:val="00B90FC0"/>
    <w:rsid w:val="00B91395"/>
    <w:rsid w:val="00B923AE"/>
    <w:rsid w:val="00B939E0"/>
    <w:rsid w:val="00B93FE0"/>
    <w:rsid w:val="00B94B00"/>
    <w:rsid w:val="00B953C6"/>
    <w:rsid w:val="00B96326"/>
    <w:rsid w:val="00B9641B"/>
    <w:rsid w:val="00B9675E"/>
    <w:rsid w:val="00B969B5"/>
    <w:rsid w:val="00B96B20"/>
    <w:rsid w:val="00BA00A8"/>
    <w:rsid w:val="00BA07E5"/>
    <w:rsid w:val="00BA1163"/>
    <w:rsid w:val="00BA17D9"/>
    <w:rsid w:val="00BA2C80"/>
    <w:rsid w:val="00BA3447"/>
    <w:rsid w:val="00BA524E"/>
    <w:rsid w:val="00BA5469"/>
    <w:rsid w:val="00BA5DFA"/>
    <w:rsid w:val="00BA7DEE"/>
    <w:rsid w:val="00BB025D"/>
    <w:rsid w:val="00BB0C73"/>
    <w:rsid w:val="00BB0DE5"/>
    <w:rsid w:val="00BB1C4E"/>
    <w:rsid w:val="00BB298A"/>
    <w:rsid w:val="00BB308C"/>
    <w:rsid w:val="00BB3189"/>
    <w:rsid w:val="00BB31F8"/>
    <w:rsid w:val="00BB399A"/>
    <w:rsid w:val="00BB3C43"/>
    <w:rsid w:val="00BB428A"/>
    <w:rsid w:val="00BB5658"/>
    <w:rsid w:val="00BB6C44"/>
    <w:rsid w:val="00BB70C9"/>
    <w:rsid w:val="00BC1261"/>
    <w:rsid w:val="00BC1872"/>
    <w:rsid w:val="00BC2220"/>
    <w:rsid w:val="00BC2711"/>
    <w:rsid w:val="00BC2CA9"/>
    <w:rsid w:val="00BC3B1F"/>
    <w:rsid w:val="00BC4FE4"/>
    <w:rsid w:val="00BC5246"/>
    <w:rsid w:val="00BC5630"/>
    <w:rsid w:val="00BC60B5"/>
    <w:rsid w:val="00BC69A4"/>
    <w:rsid w:val="00BC7ADB"/>
    <w:rsid w:val="00BD0321"/>
    <w:rsid w:val="00BD0496"/>
    <w:rsid w:val="00BD0F28"/>
    <w:rsid w:val="00BD133F"/>
    <w:rsid w:val="00BD39AF"/>
    <w:rsid w:val="00BD3E7F"/>
    <w:rsid w:val="00BD60E3"/>
    <w:rsid w:val="00BD6B26"/>
    <w:rsid w:val="00BD6D5A"/>
    <w:rsid w:val="00BE1C94"/>
    <w:rsid w:val="00BE2940"/>
    <w:rsid w:val="00BE2AB1"/>
    <w:rsid w:val="00BE33AA"/>
    <w:rsid w:val="00BE3F46"/>
    <w:rsid w:val="00BE4EA8"/>
    <w:rsid w:val="00BE5EB5"/>
    <w:rsid w:val="00BE69AC"/>
    <w:rsid w:val="00BE7D14"/>
    <w:rsid w:val="00BE7EA7"/>
    <w:rsid w:val="00BF0E28"/>
    <w:rsid w:val="00BF1880"/>
    <w:rsid w:val="00BF1D03"/>
    <w:rsid w:val="00BF2A39"/>
    <w:rsid w:val="00BF2EF3"/>
    <w:rsid w:val="00BF4A9B"/>
    <w:rsid w:val="00BF51F3"/>
    <w:rsid w:val="00BF56E5"/>
    <w:rsid w:val="00BF5D1F"/>
    <w:rsid w:val="00BF606D"/>
    <w:rsid w:val="00BF612B"/>
    <w:rsid w:val="00BF62CF"/>
    <w:rsid w:val="00BF6EE0"/>
    <w:rsid w:val="00C0066C"/>
    <w:rsid w:val="00C01C14"/>
    <w:rsid w:val="00C026B7"/>
    <w:rsid w:val="00C02924"/>
    <w:rsid w:val="00C030A7"/>
    <w:rsid w:val="00C03F4E"/>
    <w:rsid w:val="00C0411E"/>
    <w:rsid w:val="00C049BB"/>
    <w:rsid w:val="00C04CBF"/>
    <w:rsid w:val="00C06360"/>
    <w:rsid w:val="00C06A0E"/>
    <w:rsid w:val="00C100B2"/>
    <w:rsid w:val="00C103C2"/>
    <w:rsid w:val="00C10944"/>
    <w:rsid w:val="00C11625"/>
    <w:rsid w:val="00C14A8B"/>
    <w:rsid w:val="00C14A9F"/>
    <w:rsid w:val="00C14B17"/>
    <w:rsid w:val="00C14B35"/>
    <w:rsid w:val="00C16403"/>
    <w:rsid w:val="00C16641"/>
    <w:rsid w:val="00C16911"/>
    <w:rsid w:val="00C16F72"/>
    <w:rsid w:val="00C17325"/>
    <w:rsid w:val="00C20092"/>
    <w:rsid w:val="00C23D8B"/>
    <w:rsid w:val="00C24524"/>
    <w:rsid w:val="00C25292"/>
    <w:rsid w:val="00C25531"/>
    <w:rsid w:val="00C25C87"/>
    <w:rsid w:val="00C25CEC"/>
    <w:rsid w:val="00C272CA"/>
    <w:rsid w:val="00C31558"/>
    <w:rsid w:val="00C32309"/>
    <w:rsid w:val="00C3256B"/>
    <w:rsid w:val="00C32600"/>
    <w:rsid w:val="00C3400C"/>
    <w:rsid w:val="00C34F84"/>
    <w:rsid w:val="00C35B1E"/>
    <w:rsid w:val="00C360D7"/>
    <w:rsid w:val="00C36E2F"/>
    <w:rsid w:val="00C37018"/>
    <w:rsid w:val="00C37D9C"/>
    <w:rsid w:val="00C4143C"/>
    <w:rsid w:val="00C4190A"/>
    <w:rsid w:val="00C41FDB"/>
    <w:rsid w:val="00C42506"/>
    <w:rsid w:val="00C42AF3"/>
    <w:rsid w:val="00C42F19"/>
    <w:rsid w:val="00C44692"/>
    <w:rsid w:val="00C44808"/>
    <w:rsid w:val="00C44A3B"/>
    <w:rsid w:val="00C44D2D"/>
    <w:rsid w:val="00C45596"/>
    <w:rsid w:val="00C45AD3"/>
    <w:rsid w:val="00C4621F"/>
    <w:rsid w:val="00C46273"/>
    <w:rsid w:val="00C4689F"/>
    <w:rsid w:val="00C468EA"/>
    <w:rsid w:val="00C47646"/>
    <w:rsid w:val="00C4780F"/>
    <w:rsid w:val="00C503E5"/>
    <w:rsid w:val="00C5071C"/>
    <w:rsid w:val="00C509C6"/>
    <w:rsid w:val="00C50B8E"/>
    <w:rsid w:val="00C50C68"/>
    <w:rsid w:val="00C52E1D"/>
    <w:rsid w:val="00C52E65"/>
    <w:rsid w:val="00C52FBF"/>
    <w:rsid w:val="00C530BE"/>
    <w:rsid w:val="00C54571"/>
    <w:rsid w:val="00C55082"/>
    <w:rsid w:val="00C555C9"/>
    <w:rsid w:val="00C55957"/>
    <w:rsid w:val="00C559D9"/>
    <w:rsid w:val="00C55B13"/>
    <w:rsid w:val="00C55D0D"/>
    <w:rsid w:val="00C56381"/>
    <w:rsid w:val="00C56712"/>
    <w:rsid w:val="00C56AD9"/>
    <w:rsid w:val="00C56DB0"/>
    <w:rsid w:val="00C572F2"/>
    <w:rsid w:val="00C574C0"/>
    <w:rsid w:val="00C57F26"/>
    <w:rsid w:val="00C60060"/>
    <w:rsid w:val="00C6071F"/>
    <w:rsid w:val="00C60E6F"/>
    <w:rsid w:val="00C62173"/>
    <w:rsid w:val="00C626B9"/>
    <w:rsid w:val="00C62A57"/>
    <w:rsid w:val="00C630E0"/>
    <w:rsid w:val="00C63625"/>
    <w:rsid w:val="00C6386D"/>
    <w:rsid w:val="00C6475D"/>
    <w:rsid w:val="00C6485A"/>
    <w:rsid w:val="00C649AD"/>
    <w:rsid w:val="00C654F4"/>
    <w:rsid w:val="00C65921"/>
    <w:rsid w:val="00C65F6F"/>
    <w:rsid w:val="00C65FC5"/>
    <w:rsid w:val="00C661AA"/>
    <w:rsid w:val="00C66E87"/>
    <w:rsid w:val="00C66EF9"/>
    <w:rsid w:val="00C67CCA"/>
    <w:rsid w:val="00C70005"/>
    <w:rsid w:val="00C7211A"/>
    <w:rsid w:val="00C7225E"/>
    <w:rsid w:val="00C7511E"/>
    <w:rsid w:val="00C756BA"/>
    <w:rsid w:val="00C7727C"/>
    <w:rsid w:val="00C775FD"/>
    <w:rsid w:val="00C811F0"/>
    <w:rsid w:val="00C8163F"/>
    <w:rsid w:val="00C81762"/>
    <w:rsid w:val="00C81D1B"/>
    <w:rsid w:val="00C822C2"/>
    <w:rsid w:val="00C82314"/>
    <w:rsid w:val="00C8361F"/>
    <w:rsid w:val="00C83D00"/>
    <w:rsid w:val="00C83D98"/>
    <w:rsid w:val="00C84AB6"/>
    <w:rsid w:val="00C84C6C"/>
    <w:rsid w:val="00C854E8"/>
    <w:rsid w:val="00C86653"/>
    <w:rsid w:val="00C86975"/>
    <w:rsid w:val="00C86B41"/>
    <w:rsid w:val="00C87B21"/>
    <w:rsid w:val="00C904DF"/>
    <w:rsid w:val="00C90FA7"/>
    <w:rsid w:val="00C914C1"/>
    <w:rsid w:val="00C926B4"/>
    <w:rsid w:val="00C9323F"/>
    <w:rsid w:val="00C9402E"/>
    <w:rsid w:val="00C9445A"/>
    <w:rsid w:val="00C944B6"/>
    <w:rsid w:val="00C94E5B"/>
    <w:rsid w:val="00C95975"/>
    <w:rsid w:val="00C96BFD"/>
    <w:rsid w:val="00C96E64"/>
    <w:rsid w:val="00C9766B"/>
    <w:rsid w:val="00C97810"/>
    <w:rsid w:val="00CA0123"/>
    <w:rsid w:val="00CA0C3A"/>
    <w:rsid w:val="00CA0D0F"/>
    <w:rsid w:val="00CA2CDF"/>
    <w:rsid w:val="00CA3050"/>
    <w:rsid w:val="00CA3DEE"/>
    <w:rsid w:val="00CA3E2C"/>
    <w:rsid w:val="00CA3E70"/>
    <w:rsid w:val="00CA490C"/>
    <w:rsid w:val="00CA6CEC"/>
    <w:rsid w:val="00CA6E6A"/>
    <w:rsid w:val="00CA6F7A"/>
    <w:rsid w:val="00CA78BD"/>
    <w:rsid w:val="00CA7B23"/>
    <w:rsid w:val="00CA7F8D"/>
    <w:rsid w:val="00CB042C"/>
    <w:rsid w:val="00CB1454"/>
    <w:rsid w:val="00CB14D7"/>
    <w:rsid w:val="00CB18D4"/>
    <w:rsid w:val="00CB357F"/>
    <w:rsid w:val="00CB3688"/>
    <w:rsid w:val="00CB45AD"/>
    <w:rsid w:val="00CB4D1E"/>
    <w:rsid w:val="00CB64A9"/>
    <w:rsid w:val="00CB6768"/>
    <w:rsid w:val="00CB694A"/>
    <w:rsid w:val="00CB6C4D"/>
    <w:rsid w:val="00CB7154"/>
    <w:rsid w:val="00CB71B2"/>
    <w:rsid w:val="00CB7E17"/>
    <w:rsid w:val="00CC0BFF"/>
    <w:rsid w:val="00CC11EC"/>
    <w:rsid w:val="00CC1C02"/>
    <w:rsid w:val="00CC1E92"/>
    <w:rsid w:val="00CC330B"/>
    <w:rsid w:val="00CC453E"/>
    <w:rsid w:val="00CC6B9B"/>
    <w:rsid w:val="00CC7C51"/>
    <w:rsid w:val="00CC7D3E"/>
    <w:rsid w:val="00CC7E4B"/>
    <w:rsid w:val="00CC7FD8"/>
    <w:rsid w:val="00CD0BA3"/>
    <w:rsid w:val="00CD0FDF"/>
    <w:rsid w:val="00CD1651"/>
    <w:rsid w:val="00CD171E"/>
    <w:rsid w:val="00CD18BB"/>
    <w:rsid w:val="00CD19E6"/>
    <w:rsid w:val="00CD2358"/>
    <w:rsid w:val="00CD3150"/>
    <w:rsid w:val="00CD5AA7"/>
    <w:rsid w:val="00CD5C8F"/>
    <w:rsid w:val="00CD68BF"/>
    <w:rsid w:val="00CD6A96"/>
    <w:rsid w:val="00CE2CF1"/>
    <w:rsid w:val="00CE46CD"/>
    <w:rsid w:val="00CE4773"/>
    <w:rsid w:val="00CE4AE4"/>
    <w:rsid w:val="00CE6055"/>
    <w:rsid w:val="00CE624D"/>
    <w:rsid w:val="00CE6A0A"/>
    <w:rsid w:val="00CE6EC4"/>
    <w:rsid w:val="00CF0251"/>
    <w:rsid w:val="00CF0E81"/>
    <w:rsid w:val="00CF17F8"/>
    <w:rsid w:val="00CF1B0B"/>
    <w:rsid w:val="00CF2656"/>
    <w:rsid w:val="00CF299B"/>
    <w:rsid w:val="00CF3877"/>
    <w:rsid w:val="00CF4A1D"/>
    <w:rsid w:val="00CF4B99"/>
    <w:rsid w:val="00CF61B8"/>
    <w:rsid w:val="00CF69CA"/>
    <w:rsid w:val="00CF74D4"/>
    <w:rsid w:val="00CF7F83"/>
    <w:rsid w:val="00D00026"/>
    <w:rsid w:val="00D03AE4"/>
    <w:rsid w:val="00D04F5E"/>
    <w:rsid w:val="00D061E2"/>
    <w:rsid w:val="00D062AD"/>
    <w:rsid w:val="00D072B7"/>
    <w:rsid w:val="00D10E6C"/>
    <w:rsid w:val="00D1266E"/>
    <w:rsid w:val="00D12990"/>
    <w:rsid w:val="00D13324"/>
    <w:rsid w:val="00D13714"/>
    <w:rsid w:val="00D15044"/>
    <w:rsid w:val="00D15651"/>
    <w:rsid w:val="00D1765F"/>
    <w:rsid w:val="00D1793E"/>
    <w:rsid w:val="00D2027B"/>
    <w:rsid w:val="00D207DE"/>
    <w:rsid w:val="00D22350"/>
    <w:rsid w:val="00D22AA7"/>
    <w:rsid w:val="00D23120"/>
    <w:rsid w:val="00D23698"/>
    <w:rsid w:val="00D2549A"/>
    <w:rsid w:val="00D25E51"/>
    <w:rsid w:val="00D267F2"/>
    <w:rsid w:val="00D26B02"/>
    <w:rsid w:val="00D272FA"/>
    <w:rsid w:val="00D279C4"/>
    <w:rsid w:val="00D27F14"/>
    <w:rsid w:val="00D3078F"/>
    <w:rsid w:val="00D30803"/>
    <w:rsid w:val="00D3095F"/>
    <w:rsid w:val="00D322FB"/>
    <w:rsid w:val="00D325F1"/>
    <w:rsid w:val="00D347F0"/>
    <w:rsid w:val="00D34915"/>
    <w:rsid w:val="00D35DBF"/>
    <w:rsid w:val="00D35FBE"/>
    <w:rsid w:val="00D36455"/>
    <w:rsid w:val="00D36587"/>
    <w:rsid w:val="00D374F0"/>
    <w:rsid w:val="00D378C7"/>
    <w:rsid w:val="00D37B6A"/>
    <w:rsid w:val="00D4038F"/>
    <w:rsid w:val="00D40EAE"/>
    <w:rsid w:val="00D41FCB"/>
    <w:rsid w:val="00D4204E"/>
    <w:rsid w:val="00D43183"/>
    <w:rsid w:val="00D45209"/>
    <w:rsid w:val="00D45BA9"/>
    <w:rsid w:val="00D45E81"/>
    <w:rsid w:val="00D45FAC"/>
    <w:rsid w:val="00D46D2D"/>
    <w:rsid w:val="00D46FF6"/>
    <w:rsid w:val="00D47D48"/>
    <w:rsid w:val="00D50288"/>
    <w:rsid w:val="00D50705"/>
    <w:rsid w:val="00D50AF0"/>
    <w:rsid w:val="00D50B68"/>
    <w:rsid w:val="00D50F4B"/>
    <w:rsid w:val="00D5119B"/>
    <w:rsid w:val="00D5122D"/>
    <w:rsid w:val="00D513FC"/>
    <w:rsid w:val="00D51520"/>
    <w:rsid w:val="00D51906"/>
    <w:rsid w:val="00D51A44"/>
    <w:rsid w:val="00D5243D"/>
    <w:rsid w:val="00D52EC8"/>
    <w:rsid w:val="00D5353B"/>
    <w:rsid w:val="00D53602"/>
    <w:rsid w:val="00D537F6"/>
    <w:rsid w:val="00D53CB2"/>
    <w:rsid w:val="00D5448C"/>
    <w:rsid w:val="00D544FC"/>
    <w:rsid w:val="00D55529"/>
    <w:rsid w:val="00D56709"/>
    <w:rsid w:val="00D6087F"/>
    <w:rsid w:val="00D61115"/>
    <w:rsid w:val="00D6137E"/>
    <w:rsid w:val="00D61CB3"/>
    <w:rsid w:val="00D62BF4"/>
    <w:rsid w:val="00D62F91"/>
    <w:rsid w:val="00D63248"/>
    <w:rsid w:val="00D63863"/>
    <w:rsid w:val="00D64269"/>
    <w:rsid w:val="00D64B61"/>
    <w:rsid w:val="00D653CC"/>
    <w:rsid w:val="00D65BEA"/>
    <w:rsid w:val="00D65E8A"/>
    <w:rsid w:val="00D660EA"/>
    <w:rsid w:val="00D66AF3"/>
    <w:rsid w:val="00D66BF8"/>
    <w:rsid w:val="00D67EAA"/>
    <w:rsid w:val="00D67F33"/>
    <w:rsid w:val="00D706A8"/>
    <w:rsid w:val="00D706B5"/>
    <w:rsid w:val="00D70CCB"/>
    <w:rsid w:val="00D71A13"/>
    <w:rsid w:val="00D71DA4"/>
    <w:rsid w:val="00D71DD4"/>
    <w:rsid w:val="00D71F01"/>
    <w:rsid w:val="00D72F0C"/>
    <w:rsid w:val="00D75228"/>
    <w:rsid w:val="00D7542D"/>
    <w:rsid w:val="00D76128"/>
    <w:rsid w:val="00D7617F"/>
    <w:rsid w:val="00D770B5"/>
    <w:rsid w:val="00D77471"/>
    <w:rsid w:val="00D807B0"/>
    <w:rsid w:val="00D80F3C"/>
    <w:rsid w:val="00D811EE"/>
    <w:rsid w:val="00D81478"/>
    <w:rsid w:val="00D81AA2"/>
    <w:rsid w:val="00D81AAD"/>
    <w:rsid w:val="00D83C3E"/>
    <w:rsid w:val="00D84652"/>
    <w:rsid w:val="00D85B88"/>
    <w:rsid w:val="00D86783"/>
    <w:rsid w:val="00D872C0"/>
    <w:rsid w:val="00D8752D"/>
    <w:rsid w:val="00D87CA6"/>
    <w:rsid w:val="00D90290"/>
    <w:rsid w:val="00D90774"/>
    <w:rsid w:val="00D90C80"/>
    <w:rsid w:val="00D90F24"/>
    <w:rsid w:val="00D91A62"/>
    <w:rsid w:val="00D9323B"/>
    <w:rsid w:val="00D9328C"/>
    <w:rsid w:val="00D961EA"/>
    <w:rsid w:val="00D963D7"/>
    <w:rsid w:val="00D964B6"/>
    <w:rsid w:val="00D96FC8"/>
    <w:rsid w:val="00D9751F"/>
    <w:rsid w:val="00DA03D3"/>
    <w:rsid w:val="00DA17E7"/>
    <w:rsid w:val="00DA1E44"/>
    <w:rsid w:val="00DA2744"/>
    <w:rsid w:val="00DA2759"/>
    <w:rsid w:val="00DA28B9"/>
    <w:rsid w:val="00DA3516"/>
    <w:rsid w:val="00DA563A"/>
    <w:rsid w:val="00DA5C4F"/>
    <w:rsid w:val="00DA7773"/>
    <w:rsid w:val="00DA79C5"/>
    <w:rsid w:val="00DB0040"/>
    <w:rsid w:val="00DB05C8"/>
    <w:rsid w:val="00DB1009"/>
    <w:rsid w:val="00DB20F9"/>
    <w:rsid w:val="00DB23EA"/>
    <w:rsid w:val="00DB2E99"/>
    <w:rsid w:val="00DB2F89"/>
    <w:rsid w:val="00DB2FDA"/>
    <w:rsid w:val="00DB3120"/>
    <w:rsid w:val="00DB3402"/>
    <w:rsid w:val="00DB42FE"/>
    <w:rsid w:val="00DB4430"/>
    <w:rsid w:val="00DB472B"/>
    <w:rsid w:val="00DB5271"/>
    <w:rsid w:val="00DB5A6B"/>
    <w:rsid w:val="00DB62DD"/>
    <w:rsid w:val="00DB6339"/>
    <w:rsid w:val="00DB6410"/>
    <w:rsid w:val="00DB6A25"/>
    <w:rsid w:val="00DB71A9"/>
    <w:rsid w:val="00DC07CF"/>
    <w:rsid w:val="00DC0955"/>
    <w:rsid w:val="00DC0DD0"/>
    <w:rsid w:val="00DC0F40"/>
    <w:rsid w:val="00DC10CC"/>
    <w:rsid w:val="00DC166A"/>
    <w:rsid w:val="00DC2CDF"/>
    <w:rsid w:val="00DC32AB"/>
    <w:rsid w:val="00DC3E89"/>
    <w:rsid w:val="00DC47DA"/>
    <w:rsid w:val="00DC4EBA"/>
    <w:rsid w:val="00DC4FF9"/>
    <w:rsid w:val="00DC5320"/>
    <w:rsid w:val="00DC552F"/>
    <w:rsid w:val="00DC5FC4"/>
    <w:rsid w:val="00DC6086"/>
    <w:rsid w:val="00DC628D"/>
    <w:rsid w:val="00DC6B0D"/>
    <w:rsid w:val="00DC6D27"/>
    <w:rsid w:val="00DC6D8E"/>
    <w:rsid w:val="00DC6F16"/>
    <w:rsid w:val="00DD10FF"/>
    <w:rsid w:val="00DD15F8"/>
    <w:rsid w:val="00DD1BE6"/>
    <w:rsid w:val="00DD5915"/>
    <w:rsid w:val="00DD5CDF"/>
    <w:rsid w:val="00DD5F89"/>
    <w:rsid w:val="00DD60AE"/>
    <w:rsid w:val="00DD7228"/>
    <w:rsid w:val="00DD72BB"/>
    <w:rsid w:val="00DE015C"/>
    <w:rsid w:val="00DE0197"/>
    <w:rsid w:val="00DE0DFC"/>
    <w:rsid w:val="00DE145B"/>
    <w:rsid w:val="00DE1AAF"/>
    <w:rsid w:val="00DE214C"/>
    <w:rsid w:val="00DE24E3"/>
    <w:rsid w:val="00DE3123"/>
    <w:rsid w:val="00DE3843"/>
    <w:rsid w:val="00DE3A01"/>
    <w:rsid w:val="00DE4833"/>
    <w:rsid w:val="00DE5C84"/>
    <w:rsid w:val="00DF1A46"/>
    <w:rsid w:val="00DF2E87"/>
    <w:rsid w:val="00DF3F11"/>
    <w:rsid w:val="00DF57FB"/>
    <w:rsid w:val="00DF5C56"/>
    <w:rsid w:val="00DF63C9"/>
    <w:rsid w:val="00DF729B"/>
    <w:rsid w:val="00DF72FB"/>
    <w:rsid w:val="00E00539"/>
    <w:rsid w:val="00E01945"/>
    <w:rsid w:val="00E022C3"/>
    <w:rsid w:val="00E029F8"/>
    <w:rsid w:val="00E0315F"/>
    <w:rsid w:val="00E04442"/>
    <w:rsid w:val="00E04841"/>
    <w:rsid w:val="00E04D2D"/>
    <w:rsid w:val="00E0598A"/>
    <w:rsid w:val="00E05CF9"/>
    <w:rsid w:val="00E05D48"/>
    <w:rsid w:val="00E10722"/>
    <w:rsid w:val="00E108D4"/>
    <w:rsid w:val="00E12540"/>
    <w:rsid w:val="00E138DD"/>
    <w:rsid w:val="00E139DE"/>
    <w:rsid w:val="00E1521E"/>
    <w:rsid w:val="00E15629"/>
    <w:rsid w:val="00E158D8"/>
    <w:rsid w:val="00E15AA2"/>
    <w:rsid w:val="00E15CEE"/>
    <w:rsid w:val="00E16980"/>
    <w:rsid w:val="00E171F1"/>
    <w:rsid w:val="00E172A5"/>
    <w:rsid w:val="00E20250"/>
    <w:rsid w:val="00E20526"/>
    <w:rsid w:val="00E210ED"/>
    <w:rsid w:val="00E211D3"/>
    <w:rsid w:val="00E2134B"/>
    <w:rsid w:val="00E22188"/>
    <w:rsid w:val="00E22D24"/>
    <w:rsid w:val="00E23657"/>
    <w:rsid w:val="00E23759"/>
    <w:rsid w:val="00E2391B"/>
    <w:rsid w:val="00E23BEF"/>
    <w:rsid w:val="00E256D5"/>
    <w:rsid w:val="00E25729"/>
    <w:rsid w:val="00E25DBE"/>
    <w:rsid w:val="00E26FB3"/>
    <w:rsid w:val="00E304E6"/>
    <w:rsid w:val="00E31196"/>
    <w:rsid w:val="00E3214F"/>
    <w:rsid w:val="00E32A50"/>
    <w:rsid w:val="00E344B8"/>
    <w:rsid w:val="00E34A11"/>
    <w:rsid w:val="00E35748"/>
    <w:rsid w:val="00E363A7"/>
    <w:rsid w:val="00E3679E"/>
    <w:rsid w:val="00E36E46"/>
    <w:rsid w:val="00E37973"/>
    <w:rsid w:val="00E37F86"/>
    <w:rsid w:val="00E40181"/>
    <w:rsid w:val="00E40C70"/>
    <w:rsid w:val="00E412E6"/>
    <w:rsid w:val="00E41C0B"/>
    <w:rsid w:val="00E4254C"/>
    <w:rsid w:val="00E425A2"/>
    <w:rsid w:val="00E42629"/>
    <w:rsid w:val="00E42C54"/>
    <w:rsid w:val="00E43314"/>
    <w:rsid w:val="00E4428D"/>
    <w:rsid w:val="00E443AA"/>
    <w:rsid w:val="00E448EF"/>
    <w:rsid w:val="00E44B66"/>
    <w:rsid w:val="00E46CC2"/>
    <w:rsid w:val="00E4720E"/>
    <w:rsid w:val="00E47227"/>
    <w:rsid w:val="00E474EA"/>
    <w:rsid w:val="00E50772"/>
    <w:rsid w:val="00E50877"/>
    <w:rsid w:val="00E50B01"/>
    <w:rsid w:val="00E52588"/>
    <w:rsid w:val="00E52F6D"/>
    <w:rsid w:val="00E533B9"/>
    <w:rsid w:val="00E533C8"/>
    <w:rsid w:val="00E53D08"/>
    <w:rsid w:val="00E56202"/>
    <w:rsid w:val="00E57F81"/>
    <w:rsid w:val="00E62CAA"/>
    <w:rsid w:val="00E6318F"/>
    <w:rsid w:val="00E6361F"/>
    <w:rsid w:val="00E637D4"/>
    <w:rsid w:val="00E64105"/>
    <w:rsid w:val="00E660E0"/>
    <w:rsid w:val="00E66214"/>
    <w:rsid w:val="00E70D50"/>
    <w:rsid w:val="00E70ECA"/>
    <w:rsid w:val="00E70F53"/>
    <w:rsid w:val="00E741D9"/>
    <w:rsid w:val="00E74366"/>
    <w:rsid w:val="00E74AE2"/>
    <w:rsid w:val="00E760D3"/>
    <w:rsid w:val="00E7651D"/>
    <w:rsid w:val="00E76690"/>
    <w:rsid w:val="00E816B6"/>
    <w:rsid w:val="00E82490"/>
    <w:rsid w:val="00E82952"/>
    <w:rsid w:val="00E84620"/>
    <w:rsid w:val="00E857D3"/>
    <w:rsid w:val="00E85BF7"/>
    <w:rsid w:val="00E860AF"/>
    <w:rsid w:val="00E866D0"/>
    <w:rsid w:val="00E86E08"/>
    <w:rsid w:val="00E86F13"/>
    <w:rsid w:val="00E87F3E"/>
    <w:rsid w:val="00E87FF1"/>
    <w:rsid w:val="00E9190F"/>
    <w:rsid w:val="00E91A23"/>
    <w:rsid w:val="00E92242"/>
    <w:rsid w:val="00E92340"/>
    <w:rsid w:val="00E92942"/>
    <w:rsid w:val="00E92E0D"/>
    <w:rsid w:val="00E940C1"/>
    <w:rsid w:val="00E962EC"/>
    <w:rsid w:val="00E97666"/>
    <w:rsid w:val="00E97E06"/>
    <w:rsid w:val="00EA0DF5"/>
    <w:rsid w:val="00EA10C2"/>
    <w:rsid w:val="00EA1E5B"/>
    <w:rsid w:val="00EA503C"/>
    <w:rsid w:val="00EA6569"/>
    <w:rsid w:val="00EA74A9"/>
    <w:rsid w:val="00EA7813"/>
    <w:rsid w:val="00EA7B86"/>
    <w:rsid w:val="00EB04D3"/>
    <w:rsid w:val="00EB1B9B"/>
    <w:rsid w:val="00EB2A6E"/>
    <w:rsid w:val="00EB328E"/>
    <w:rsid w:val="00EB4EF7"/>
    <w:rsid w:val="00EB5422"/>
    <w:rsid w:val="00EB54F8"/>
    <w:rsid w:val="00EB57F4"/>
    <w:rsid w:val="00EB5C2A"/>
    <w:rsid w:val="00EB5E04"/>
    <w:rsid w:val="00EB6D0E"/>
    <w:rsid w:val="00EB6D14"/>
    <w:rsid w:val="00EB6D47"/>
    <w:rsid w:val="00EC0E58"/>
    <w:rsid w:val="00EC1103"/>
    <w:rsid w:val="00EC30F4"/>
    <w:rsid w:val="00EC45EE"/>
    <w:rsid w:val="00EC47CF"/>
    <w:rsid w:val="00EC5066"/>
    <w:rsid w:val="00EC5131"/>
    <w:rsid w:val="00EC52FC"/>
    <w:rsid w:val="00EC55C5"/>
    <w:rsid w:val="00EC67A2"/>
    <w:rsid w:val="00EC7784"/>
    <w:rsid w:val="00EC77C7"/>
    <w:rsid w:val="00EC7E06"/>
    <w:rsid w:val="00EC7F32"/>
    <w:rsid w:val="00ED029C"/>
    <w:rsid w:val="00ED0E2F"/>
    <w:rsid w:val="00ED11DD"/>
    <w:rsid w:val="00ED1278"/>
    <w:rsid w:val="00ED1ED3"/>
    <w:rsid w:val="00ED34C2"/>
    <w:rsid w:val="00ED3CEE"/>
    <w:rsid w:val="00ED3D0E"/>
    <w:rsid w:val="00ED4BE5"/>
    <w:rsid w:val="00ED5DA1"/>
    <w:rsid w:val="00ED6335"/>
    <w:rsid w:val="00ED7FD5"/>
    <w:rsid w:val="00EE0001"/>
    <w:rsid w:val="00EE008B"/>
    <w:rsid w:val="00EE11EC"/>
    <w:rsid w:val="00EE1637"/>
    <w:rsid w:val="00EE1819"/>
    <w:rsid w:val="00EE1968"/>
    <w:rsid w:val="00EE2088"/>
    <w:rsid w:val="00EE2E48"/>
    <w:rsid w:val="00EE3BD0"/>
    <w:rsid w:val="00EE3E30"/>
    <w:rsid w:val="00EE5339"/>
    <w:rsid w:val="00EE55E5"/>
    <w:rsid w:val="00EE5870"/>
    <w:rsid w:val="00EE5C7E"/>
    <w:rsid w:val="00EE6965"/>
    <w:rsid w:val="00EE6CFD"/>
    <w:rsid w:val="00EE73FB"/>
    <w:rsid w:val="00EE787C"/>
    <w:rsid w:val="00EE7931"/>
    <w:rsid w:val="00EE7BE0"/>
    <w:rsid w:val="00EE7EA2"/>
    <w:rsid w:val="00EE7F26"/>
    <w:rsid w:val="00EF17AA"/>
    <w:rsid w:val="00EF1A98"/>
    <w:rsid w:val="00EF1C05"/>
    <w:rsid w:val="00EF31EF"/>
    <w:rsid w:val="00EF32BF"/>
    <w:rsid w:val="00EF3F32"/>
    <w:rsid w:val="00EF425C"/>
    <w:rsid w:val="00EF48B4"/>
    <w:rsid w:val="00EF535F"/>
    <w:rsid w:val="00EF59CC"/>
    <w:rsid w:val="00EF6293"/>
    <w:rsid w:val="00EF6C15"/>
    <w:rsid w:val="00EF761B"/>
    <w:rsid w:val="00F000E1"/>
    <w:rsid w:val="00F00764"/>
    <w:rsid w:val="00F00A90"/>
    <w:rsid w:val="00F014C2"/>
    <w:rsid w:val="00F02AB4"/>
    <w:rsid w:val="00F03398"/>
    <w:rsid w:val="00F034EA"/>
    <w:rsid w:val="00F04083"/>
    <w:rsid w:val="00F05B93"/>
    <w:rsid w:val="00F06906"/>
    <w:rsid w:val="00F0695B"/>
    <w:rsid w:val="00F06E58"/>
    <w:rsid w:val="00F10062"/>
    <w:rsid w:val="00F108DD"/>
    <w:rsid w:val="00F10F26"/>
    <w:rsid w:val="00F11340"/>
    <w:rsid w:val="00F11746"/>
    <w:rsid w:val="00F11898"/>
    <w:rsid w:val="00F1249C"/>
    <w:rsid w:val="00F12797"/>
    <w:rsid w:val="00F12C20"/>
    <w:rsid w:val="00F13639"/>
    <w:rsid w:val="00F13865"/>
    <w:rsid w:val="00F154C5"/>
    <w:rsid w:val="00F170A4"/>
    <w:rsid w:val="00F178A8"/>
    <w:rsid w:val="00F17AC5"/>
    <w:rsid w:val="00F17C8C"/>
    <w:rsid w:val="00F17D27"/>
    <w:rsid w:val="00F17E95"/>
    <w:rsid w:val="00F205F6"/>
    <w:rsid w:val="00F21B34"/>
    <w:rsid w:val="00F23549"/>
    <w:rsid w:val="00F236E4"/>
    <w:rsid w:val="00F236F5"/>
    <w:rsid w:val="00F25B00"/>
    <w:rsid w:val="00F25D10"/>
    <w:rsid w:val="00F25E6E"/>
    <w:rsid w:val="00F26151"/>
    <w:rsid w:val="00F26210"/>
    <w:rsid w:val="00F266AE"/>
    <w:rsid w:val="00F27F55"/>
    <w:rsid w:val="00F30317"/>
    <w:rsid w:val="00F31BD9"/>
    <w:rsid w:val="00F32342"/>
    <w:rsid w:val="00F32A21"/>
    <w:rsid w:val="00F33482"/>
    <w:rsid w:val="00F33782"/>
    <w:rsid w:val="00F337E9"/>
    <w:rsid w:val="00F33C67"/>
    <w:rsid w:val="00F33CBF"/>
    <w:rsid w:val="00F34130"/>
    <w:rsid w:val="00F344B3"/>
    <w:rsid w:val="00F34A1A"/>
    <w:rsid w:val="00F35130"/>
    <w:rsid w:val="00F35DCC"/>
    <w:rsid w:val="00F3671F"/>
    <w:rsid w:val="00F36DE2"/>
    <w:rsid w:val="00F373A3"/>
    <w:rsid w:val="00F40E8D"/>
    <w:rsid w:val="00F4108C"/>
    <w:rsid w:val="00F41D0C"/>
    <w:rsid w:val="00F436D3"/>
    <w:rsid w:val="00F439A0"/>
    <w:rsid w:val="00F44535"/>
    <w:rsid w:val="00F44E85"/>
    <w:rsid w:val="00F44EF1"/>
    <w:rsid w:val="00F454DB"/>
    <w:rsid w:val="00F45898"/>
    <w:rsid w:val="00F460D9"/>
    <w:rsid w:val="00F47051"/>
    <w:rsid w:val="00F47117"/>
    <w:rsid w:val="00F47D03"/>
    <w:rsid w:val="00F502F1"/>
    <w:rsid w:val="00F51730"/>
    <w:rsid w:val="00F51DEF"/>
    <w:rsid w:val="00F54F7E"/>
    <w:rsid w:val="00F56561"/>
    <w:rsid w:val="00F5687F"/>
    <w:rsid w:val="00F60536"/>
    <w:rsid w:val="00F61A09"/>
    <w:rsid w:val="00F61B37"/>
    <w:rsid w:val="00F62768"/>
    <w:rsid w:val="00F62878"/>
    <w:rsid w:val="00F638DD"/>
    <w:rsid w:val="00F63B71"/>
    <w:rsid w:val="00F64391"/>
    <w:rsid w:val="00F644E2"/>
    <w:rsid w:val="00F64938"/>
    <w:rsid w:val="00F66476"/>
    <w:rsid w:val="00F672E5"/>
    <w:rsid w:val="00F6773B"/>
    <w:rsid w:val="00F678A1"/>
    <w:rsid w:val="00F70732"/>
    <w:rsid w:val="00F709DB"/>
    <w:rsid w:val="00F721D4"/>
    <w:rsid w:val="00F724E0"/>
    <w:rsid w:val="00F734B4"/>
    <w:rsid w:val="00F73BA6"/>
    <w:rsid w:val="00F7465A"/>
    <w:rsid w:val="00F751F0"/>
    <w:rsid w:val="00F758C0"/>
    <w:rsid w:val="00F76B79"/>
    <w:rsid w:val="00F80C02"/>
    <w:rsid w:val="00F81025"/>
    <w:rsid w:val="00F833D6"/>
    <w:rsid w:val="00F83782"/>
    <w:rsid w:val="00F84110"/>
    <w:rsid w:val="00F842B6"/>
    <w:rsid w:val="00F8475F"/>
    <w:rsid w:val="00F858DC"/>
    <w:rsid w:val="00F877E0"/>
    <w:rsid w:val="00F87854"/>
    <w:rsid w:val="00F90305"/>
    <w:rsid w:val="00F9108D"/>
    <w:rsid w:val="00F916D7"/>
    <w:rsid w:val="00F91769"/>
    <w:rsid w:val="00F9195D"/>
    <w:rsid w:val="00F91B06"/>
    <w:rsid w:val="00F92242"/>
    <w:rsid w:val="00F925C4"/>
    <w:rsid w:val="00F93BFA"/>
    <w:rsid w:val="00F93FFF"/>
    <w:rsid w:val="00F94BFD"/>
    <w:rsid w:val="00F9553A"/>
    <w:rsid w:val="00F96727"/>
    <w:rsid w:val="00F968AD"/>
    <w:rsid w:val="00F97ECD"/>
    <w:rsid w:val="00FA09E5"/>
    <w:rsid w:val="00FA0C31"/>
    <w:rsid w:val="00FA1AFA"/>
    <w:rsid w:val="00FA2BF6"/>
    <w:rsid w:val="00FA34CA"/>
    <w:rsid w:val="00FA42A0"/>
    <w:rsid w:val="00FA67BA"/>
    <w:rsid w:val="00FA698F"/>
    <w:rsid w:val="00FA73E6"/>
    <w:rsid w:val="00FA7B3A"/>
    <w:rsid w:val="00FB10C3"/>
    <w:rsid w:val="00FB1659"/>
    <w:rsid w:val="00FB1787"/>
    <w:rsid w:val="00FB20E2"/>
    <w:rsid w:val="00FB2A09"/>
    <w:rsid w:val="00FB3502"/>
    <w:rsid w:val="00FB36C9"/>
    <w:rsid w:val="00FB37C1"/>
    <w:rsid w:val="00FB5B80"/>
    <w:rsid w:val="00FB63EA"/>
    <w:rsid w:val="00FB6C6D"/>
    <w:rsid w:val="00FB77F0"/>
    <w:rsid w:val="00FB7B06"/>
    <w:rsid w:val="00FC0232"/>
    <w:rsid w:val="00FC0BA3"/>
    <w:rsid w:val="00FC1466"/>
    <w:rsid w:val="00FC245E"/>
    <w:rsid w:val="00FC4157"/>
    <w:rsid w:val="00FC4AEB"/>
    <w:rsid w:val="00FC4E53"/>
    <w:rsid w:val="00FC662F"/>
    <w:rsid w:val="00FC6706"/>
    <w:rsid w:val="00FC7058"/>
    <w:rsid w:val="00FC7FCE"/>
    <w:rsid w:val="00FD0675"/>
    <w:rsid w:val="00FD0B78"/>
    <w:rsid w:val="00FD11E3"/>
    <w:rsid w:val="00FD2438"/>
    <w:rsid w:val="00FD2D26"/>
    <w:rsid w:val="00FD36EE"/>
    <w:rsid w:val="00FD3A6E"/>
    <w:rsid w:val="00FD684C"/>
    <w:rsid w:val="00FD6BF8"/>
    <w:rsid w:val="00FD6EEA"/>
    <w:rsid w:val="00FD6F3B"/>
    <w:rsid w:val="00FD7121"/>
    <w:rsid w:val="00FD71A4"/>
    <w:rsid w:val="00FD7616"/>
    <w:rsid w:val="00FD7958"/>
    <w:rsid w:val="00FD7C4F"/>
    <w:rsid w:val="00FE313B"/>
    <w:rsid w:val="00FE33F5"/>
    <w:rsid w:val="00FE3C83"/>
    <w:rsid w:val="00FE3FF4"/>
    <w:rsid w:val="00FE457F"/>
    <w:rsid w:val="00FE54A5"/>
    <w:rsid w:val="00FE6B1F"/>
    <w:rsid w:val="00FE725B"/>
    <w:rsid w:val="00FE79B2"/>
    <w:rsid w:val="00FE7B71"/>
    <w:rsid w:val="00FF058B"/>
    <w:rsid w:val="00FF07B3"/>
    <w:rsid w:val="00FF0AED"/>
    <w:rsid w:val="00FF138A"/>
    <w:rsid w:val="00FF282D"/>
    <w:rsid w:val="00FF2E0B"/>
    <w:rsid w:val="00FF302F"/>
    <w:rsid w:val="00FF3673"/>
    <w:rsid w:val="00FF4A02"/>
    <w:rsid w:val="00FF529B"/>
    <w:rsid w:val="00FF5471"/>
    <w:rsid w:val="00FF5D64"/>
    <w:rsid w:val="00FF6336"/>
    <w:rsid w:val="00FF6CBF"/>
    <w:rsid w:val="00FF7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7CF"/>
    <w:pPr>
      <w:suppressAutoHyphens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C47CF"/>
    <w:pPr>
      <w:keepNext/>
      <w:numPr>
        <w:ilvl w:val="3"/>
        <w:numId w:val="1"/>
      </w:numPr>
      <w:outlineLvl w:val="3"/>
    </w:pPr>
    <w:rPr>
      <w:b/>
      <w:bCs/>
      <w:sz w:val="24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EC47CF"/>
    <w:rPr>
      <w:rFonts w:eastAsia="Times New Roman" w:cs="Times New Roman"/>
      <w:b/>
      <w:bCs/>
      <w:sz w:val="28"/>
      <w:szCs w:val="28"/>
      <w:lang w:val="ru-RU" w:eastAsia="ar-SA" w:bidi="ar-SA"/>
    </w:rPr>
  </w:style>
  <w:style w:type="paragraph" w:styleId="ListParagraph">
    <w:name w:val="List Paragraph"/>
    <w:basedOn w:val="Normal"/>
    <w:uiPriority w:val="99"/>
    <w:qFormat/>
    <w:rsid w:val="00EC47CF"/>
    <w:pPr>
      <w:ind w:left="720"/>
      <w:contextualSpacing/>
    </w:pPr>
  </w:style>
  <w:style w:type="character" w:customStyle="1" w:styleId="22Exact">
    <w:name w:val="Основной текст (22) Exact"/>
    <w:basedOn w:val="DefaultParagraphFont"/>
    <w:uiPriority w:val="99"/>
    <w:rsid w:val="00EC47CF"/>
    <w:rPr>
      <w:rFonts w:ascii="Times New Roman" w:hAnsi="Times New Roman" w:cs="Times New Roman"/>
      <w:spacing w:val="-5"/>
      <w:sz w:val="20"/>
      <w:szCs w:val="20"/>
      <w:u w:val="none"/>
      <w:effect w:val="none"/>
    </w:rPr>
  </w:style>
  <w:style w:type="paragraph" w:styleId="BalloonText">
    <w:name w:val="Balloon Text"/>
    <w:basedOn w:val="Normal"/>
    <w:link w:val="BalloonTextChar"/>
    <w:uiPriority w:val="99"/>
    <w:semiHidden/>
    <w:rsid w:val="00EC47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C47CF"/>
    <w:rPr>
      <w:rFonts w:ascii="Tahoma" w:hAnsi="Tahoma" w:cs="Tahoma"/>
      <w:sz w:val="16"/>
      <w:szCs w:val="16"/>
      <w:lang w:eastAsia="ar-SA" w:bidi="ar-SA"/>
    </w:rPr>
  </w:style>
  <w:style w:type="character" w:customStyle="1" w:styleId="a">
    <w:name w:val="Основной текст_"/>
    <w:basedOn w:val="DefaultParagraphFont"/>
    <w:link w:val="1"/>
    <w:uiPriority w:val="99"/>
    <w:locked/>
    <w:rsid w:val="00EC47CF"/>
    <w:rPr>
      <w:rFonts w:cs="Times New Roman"/>
      <w:sz w:val="18"/>
      <w:szCs w:val="18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EC47CF"/>
    <w:pPr>
      <w:shd w:val="clear" w:color="auto" w:fill="FFFFFF"/>
      <w:suppressAutoHyphens w:val="0"/>
      <w:spacing w:before="120" w:after="360" w:line="259" w:lineRule="exact"/>
    </w:pPr>
    <w:rPr>
      <w:rFonts w:ascii="Calibri" w:eastAsia="Calibri" w:hAnsi="Calibri"/>
      <w:sz w:val="18"/>
      <w:szCs w:val="18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EC47CF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C47C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6">
    <w:name w:val="Стиль6"/>
    <w:basedOn w:val="Normal"/>
    <w:uiPriority w:val="99"/>
    <w:rsid w:val="00EC47CF"/>
    <w:pPr>
      <w:suppressAutoHyphens w:val="0"/>
      <w:jc w:val="center"/>
    </w:pPr>
    <w:rPr>
      <w:b/>
      <w:sz w:val="360"/>
      <w:szCs w:val="24"/>
      <w:lang w:val="en-US" w:eastAsia="ru-RU"/>
    </w:rPr>
  </w:style>
  <w:style w:type="paragraph" w:styleId="NoSpacing">
    <w:name w:val="No Spacing"/>
    <w:uiPriority w:val="99"/>
    <w:qFormat/>
    <w:rsid w:val="00EC47CF"/>
    <w:rPr>
      <w:lang w:eastAsia="en-US"/>
    </w:rPr>
  </w:style>
  <w:style w:type="character" w:customStyle="1" w:styleId="FontStyle219">
    <w:name w:val="Font Style219"/>
    <w:uiPriority w:val="99"/>
    <w:rsid w:val="00EC47CF"/>
    <w:rPr>
      <w:rFonts w:ascii="Century Schoolbook" w:hAnsi="Century Schoolbook"/>
      <w:sz w:val="18"/>
    </w:rPr>
  </w:style>
  <w:style w:type="paragraph" w:customStyle="1" w:styleId="Style107">
    <w:name w:val="Style107"/>
    <w:basedOn w:val="Normal"/>
    <w:uiPriority w:val="99"/>
    <w:rsid w:val="00EC47CF"/>
    <w:pPr>
      <w:widowControl w:val="0"/>
      <w:suppressAutoHyphens w:val="0"/>
      <w:autoSpaceDE w:val="0"/>
      <w:autoSpaceDN w:val="0"/>
      <w:adjustRightInd w:val="0"/>
      <w:jc w:val="both"/>
    </w:pPr>
    <w:rPr>
      <w:rFonts w:ascii="Segoe UI" w:hAnsi="Segoe UI"/>
      <w:sz w:val="24"/>
      <w:szCs w:val="24"/>
      <w:lang w:eastAsia="ru-RU"/>
    </w:rPr>
  </w:style>
  <w:style w:type="paragraph" w:customStyle="1" w:styleId="Style133">
    <w:name w:val="Style133"/>
    <w:basedOn w:val="Normal"/>
    <w:uiPriority w:val="99"/>
    <w:rsid w:val="00EC47CF"/>
    <w:pPr>
      <w:widowControl w:val="0"/>
      <w:suppressAutoHyphens w:val="0"/>
      <w:autoSpaceDE w:val="0"/>
      <w:autoSpaceDN w:val="0"/>
      <w:adjustRightInd w:val="0"/>
      <w:spacing w:line="243" w:lineRule="exact"/>
      <w:ind w:hanging="412"/>
      <w:jc w:val="both"/>
    </w:pPr>
    <w:rPr>
      <w:rFonts w:ascii="Segoe UI" w:hAnsi="Segoe UI"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semiHidden/>
    <w:rsid w:val="00EC47C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EC47CF"/>
    <w:rPr>
      <w:rFonts w:ascii="Times New Roman" w:hAnsi="Times New Roman" w:cs="Times New Roman"/>
      <w:sz w:val="16"/>
      <w:szCs w:val="16"/>
      <w:lang w:eastAsia="ar-SA" w:bidi="ar-SA"/>
    </w:rPr>
  </w:style>
  <w:style w:type="paragraph" w:styleId="Header">
    <w:name w:val="header"/>
    <w:basedOn w:val="Normal"/>
    <w:link w:val="HeaderChar"/>
    <w:uiPriority w:val="99"/>
    <w:rsid w:val="00EC47CF"/>
    <w:pPr>
      <w:tabs>
        <w:tab w:val="center" w:pos="4320"/>
        <w:tab w:val="right" w:pos="8640"/>
      </w:tabs>
      <w:suppressAutoHyphens w:val="0"/>
      <w:jc w:val="both"/>
    </w:pPr>
    <w:rPr>
      <w:rFonts w:ascii="Arial" w:hAnsi="Arial"/>
      <w:sz w:val="28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C47CF"/>
    <w:rPr>
      <w:rFonts w:ascii="Arial" w:hAnsi="Arial" w:cs="Times New Roman"/>
      <w:sz w:val="20"/>
      <w:szCs w:val="20"/>
      <w:lang w:eastAsia="ru-RU"/>
    </w:rPr>
  </w:style>
  <w:style w:type="paragraph" w:customStyle="1" w:styleId="2">
    <w:name w:val="Основной текст2"/>
    <w:basedOn w:val="Normal"/>
    <w:uiPriority w:val="99"/>
    <w:rsid w:val="002C2A8E"/>
    <w:pPr>
      <w:widowControl w:val="0"/>
      <w:shd w:val="clear" w:color="auto" w:fill="FFFFFF"/>
      <w:suppressAutoHyphens w:val="0"/>
      <w:spacing w:before="1140" w:line="221" w:lineRule="exact"/>
      <w:ind w:hanging="500"/>
      <w:jc w:val="center"/>
    </w:pPr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2C2A8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C2A8E"/>
    <w:rPr>
      <w:rFonts w:ascii="Times New Roman" w:hAnsi="Times New Roman" w:cs="Times New Roman"/>
      <w:sz w:val="20"/>
      <w:szCs w:val="20"/>
      <w:lang w:eastAsia="ar-SA" w:bidi="ar-SA"/>
    </w:rPr>
  </w:style>
  <w:style w:type="table" w:styleId="TableGrid">
    <w:name w:val="Table Grid"/>
    <w:basedOn w:val="TableNormal"/>
    <w:uiPriority w:val="99"/>
    <w:rsid w:val="001D541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uiPriority w:val="99"/>
    <w:rsid w:val="00D61CB3"/>
    <w:pPr>
      <w:widowControl w:val="0"/>
      <w:snapToGrid w:val="0"/>
      <w:spacing w:line="259" w:lineRule="auto"/>
      <w:ind w:firstLine="720"/>
    </w:pPr>
    <w:rPr>
      <w:rFonts w:ascii="Times New Roman" w:eastAsia="Times New Roman" w:hAnsi="Times New Roman"/>
      <w:sz w:val="28"/>
      <w:szCs w:val="20"/>
      <w:lang w:val="uk-UA"/>
    </w:rPr>
  </w:style>
  <w:style w:type="paragraph" w:customStyle="1" w:styleId="Default">
    <w:name w:val="Default"/>
    <w:uiPriority w:val="99"/>
    <w:rsid w:val="00D61CB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rsid w:val="00F33C67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F33C67"/>
    <w:rPr>
      <w:rFonts w:cs="Times New Roman"/>
      <w:b/>
      <w:bCs/>
    </w:rPr>
  </w:style>
  <w:style w:type="paragraph" w:customStyle="1" w:styleId="FR2">
    <w:name w:val="FR2"/>
    <w:uiPriority w:val="99"/>
    <w:rsid w:val="00567ACB"/>
    <w:pPr>
      <w:widowControl w:val="0"/>
      <w:snapToGrid w:val="0"/>
      <w:ind w:firstLine="720"/>
    </w:pPr>
    <w:rPr>
      <w:rFonts w:ascii="Times New Roman" w:hAnsi="Times New Roman"/>
      <w:b/>
      <w:sz w:val="24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83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867</TotalTime>
  <Pages>10</Pages>
  <Words>2226</Words>
  <Characters>12693</Characters>
  <Application>Microsoft Office Outlook</Application>
  <DocSecurity>0</DocSecurity>
  <Lines>0</Lines>
  <Paragraphs>0</Paragraphs>
  <ScaleCrop>false</ScaleCrop>
  <Company>DNA Project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User</cp:lastModifiedBy>
  <cp:revision>65</cp:revision>
  <cp:lastPrinted>2020-11-06T14:25:00Z</cp:lastPrinted>
  <dcterms:created xsi:type="dcterms:W3CDTF">2017-03-22T20:21:00Z</dcterms:created>
  <dcterms:modified xsi:type="dcterms:W3CDTF">2020-11-16T22:04:00Z</dcterms:modified>
</cp:coreProperties>
</file>